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DC4B10"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8"/>
        <w:gridCol w:w="4436"/>
      </w:tblGrid>
      <w:tr w:rsidR="00A02C54" w:rsidRPr="000713B0" w14:paraId="75C51956" w14:textId="77777777" w:rsidTr="003330D2">
        <w:trPr>
          <w:trHeight w:val="2551"/>
        </w:trPr>
        <w:tc>
          <w:tcPr>
            <w:tcW w:w="5074" w:type="dxa"/>
            <w:vAlign w:val="center"/>
          </w:tcPr>
          <w:p w14:paraId="76388551" w14:textId="77777777" w:rsidR="00A02C54" w:rsidRPr="000713B0" w:rsidRDefault="00A02C54" w:rsidP="00CE74EB">
            <w:pPr>
              <w:pStyle w:val="af9"/>
            </w:pPr>
          </w:p>
        </w:tc>
        <w:tc>
          <w:tcPr>
            <w:tcW w:w="4496" w:type="dxa"/>
            <w:vAlign w:val="center"/>
          </w:tcPr>
          <w:p w14:paraId="3FB55EF5" w14:textId="77777777" w:rsidR="004722ED" w:rsidRDefault="004722ED" w:rsidP="004722ED">
            <w:pPr>
              <w:pStyle w:val="af4"/>
            </w:pPr>
            <w:r>
              <w:t>УТВЕРЖДАЮ:</w:t>
            </w:r>
          </w:p>
          <w:p w14:paraId="2C08B426" w14:textId="77777777" w:rsidR="004722ED" w:rsidRDefault="004722ED" w:rsidP="004722ED">
            <w:pPr>
              <w:pStyle w:val="af4"/>
            </w:pPr>
            <w:r>
              <w:t>Директор филиала ООО «Байкальская энергетическая компания» ТЭЦ-9</w:t>
            </w:r>
          </w:p>
          <w:p w14:paraId="715F72D4" w14:textId="64F3D2CB" w:rsidR="00A02C54" w:rsidRPr="000713B0" w:rsidRDefault="004722ED" w:rsidP="004722ED">
            <w:pPr>
              <w:pStyle w:val="af4"/>
            </w:pPr>
            <w:r>
              <w:t>___________________А.В. Нелюбов</w:t>
            </w:r>
          </w:p>
        </w:tc>
      </w:tr>
      <w:tr w:rsidR="000D2063" w:rsidRPr="000713B0" w14:paraId="6BFD0FB6" w14:textId="77777777" w:rsidTr="00A02C54">
        <w:trPr>
          <w:trHeight w:val="2268"/>
        </w:trPr>
        <w:tc>
          <w:tcPr>
            <w:tcW w:w="9570" w:type="dxa"/>
            <w:gridSpan w:val="2"/>
            <w:vAlign w:val="center"/>
          </w:tcPr>
          <w:p w14:paraId="2569EEDB" w14:textId="77777777" w:rsidR="005F70C1" w:rsidRPr="000713B0" w:rsidRDefault="005F70C1" w:rsidP="00A02C54">
            <w:pPr>
              <w:pStyle w:val="af0"/>
            </w:pPr>
          </w:p>
        </w:tc>
      </w:tr>
      <w:tr w:rsidR="00A02C54" w:rsidRPr="000713B0" w14:paraId="1CE1BAFF" w14:textId="77777777" w:rsidTr="00A02C54">
        <w:trPr>
          <w:trHeight w:val="5669"/>
        </w:trPr>
        <w:tc>
          <w:tcPr>
            <w:tcW w:w="9570" w:type="dxa"/>
            <w:gridSpan w:val="2"/>
            <w:vAlign w:val="center"/>
          </w:tcPr>
          <w:p w14:paraId="6650B63F" w14:textId="77777777" w:rsidR="00A02C54" w:rsidRPr="000713B0" w:rsidRDefault="00A02C54" w:rsidP="00A02C54">
            <w:pPr>
              <w:pStyle w:val="af0"/>
            </w:pPr>
            <w:r w:rsidRPr="000713B0">
              <w:t>Документация о закупке</w:t>
            </w:r>
          </w:p>
          <w:permStart w:id="1498821720" w:edGrp="everyone"/>
          <w:p w14:paraId="416C75EA" w14:textId="77777777" w:rsidR="00A02C54" w:rsidRPr="000713B0" w:rsidRDefault="00CB4E1E"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AA4823036CB845EC972A46F385EF1A6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D4C64">
                  <w:t>выполнении работ</w:t>
                </w:r>
              </w:sdtContent>
            </w:sdt>
            <w:permEnd w:id="1498821720"/>
            <w:r w:rsidR="00A02C54" w:rsidRPr="000713B0">
              <w:t xml:space="preserve"> </w:t>
            </w:r>
          </w:p>
          <w:p w14:paraId="78F4627A" w14:textId="6D03AAC3" w:rsidR="00A02C54" w:rsidRPr="000713B0" w:rsidRDefault="00A02C54" w:rsidP="00A02C54">
            <w:pPr>
              <w:pStyle w:val="af1"/>
            </w:pPr>
            <w:r w:rsidRPr="000713B0">
              <w:t xml:space="preserve">для </w:t>
            </w:r>
            <w:permStart w:id="916814590" w:edGrp="everyone"/>
            <w:sdt>
              <w:sdtPr>
                <w:alias w:val="Подразделение (филиал) заказчика"/>
                <w:tag w:val="Подразделение (филиал) заказчика"/>
                <w:id w:val="1860077339"/>
                <w:placeholder>
                  <w:docPart w:val="87EB7D2CD4FD449F800263FF034F378E"/>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5F6205">
                  <w:rPr>
                    <w:noProof/>
                  </w:rPr>
                  <w:t>«филиал</w:t>
                </w:r>
                <w:r w:rsidR="007522A9">
                  <w:rPr>
                    <w:noProof/>
                  </w:rPr>
                  <w:t>а ТЭЦ-9</w:t>
                </w:r>
                <w:r w:rsidR="009D53FB">
                  <w:rPr>
                    <w:noProof/>
                  </w:rPr>
                  <w:fldChar w:fldCharType="end"/>
                </w:r>
                <w:r w:rsidR="00185F75">
                  <w:t xml:space="preserve"> </w:t>
                </w:r>
                <w:r w:rsidR="007522A9">
                  <w:t>ООО «Байкальская энергетическая компания»</w:t>
                </w:r>
              </w:sdtContent>
            </w:sdt>
            <w:permEnd w:id="916814590"/>
          </w:p>
          <w:p w14:paraId="5272E5AB" w14:textId="7312380E" w:rsidR="00A02C54" w:rsidRPr="00AE7A17" w:rsidRDefault="00A02C54" w:rsidP="00DD4C64">
            <w:pPr>
              <w:pStyle w:val="afd"/>
              <w:ind w:left="3402" w:right="3402"/>
            </w:pPr>
            <w:r w:rsidRPr="000713B0">
              <w:t>№</w:t>
            </w:r>
            <w:r w:rsidR="00F17814">
              <w:t xml:space="preserve"> </w:t>
            </w:r>
            <w:bookmarkStart w:id="0" w:name="НомерВПланеЗакупки"/>
            <w:permStart w:id="138945201" w:edGrp="everyone"/>
            <w:sdt>
              <w:sdtPr>
                <w:alias w:val="Номер в плане закупок"/>
                <w:tag w:val="Номер в плане закупок"/>
                <w:id w:val="-1649282154"/>
                <w:placeholder>
                  <w:docPart w:val="E1A3C7CED3E34559A28A692AD1A0B4B1"/>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5F6205">
                  <w:rPr>
                    <w:noProof/>
                  </w:rPr>
                  <w:t>«</w:t>
                </w:r>
                <w:r w:rsidR="00385B9B">
                  <w:rPr>
                    <w:noProof/>
                  </w:rPr>
                  <w:t>1491</w:t>
                </w:r>
                <w:r w:rsidR="005F6205">
                  <w:rPr>
                    <w:noProof/>
                  </w:rPr>
                  <w:t>»</w:t>
                </w:r>
                <w:r w:rsidR="0043322C">
                  <w:rPr>
                    <w:noProof/>
                  </w:rPr>
                  <w:fldChar w:fldCharType="end"/>
                </w:r>
              </w:sdtContent>
            </w:sdt>
            <w:bookmarkEnd w:id="0"/>
            <w:permEnd w:id="138945201"/>
          </w:p>
        </w:tc>
      </w:tr>
      <w:tr w:rsidR="00A02C54" w:rsidRPr="000713B0" w14:paraId="28A1EAA0" w14:textId="77777777" w:rsidTr="003330D2">
        <w:trPr>
          <w:trHeight w:val="2268"/>
        </w:trPr>
        <w:tc>
          <w:tcPr>
            <w:tcW w:w="9570" w:type="dxa"/>
            <w:gridSpan w:val="2"/>
          </w:tcPr>
          <w:p w14:paraId="1ACF955E" w14:textId="77777777" w:rsidR="00A02C54" w:rsidRPr="000713B0" w:rsidRDefault="00A02C54" w:rsidP="00CE74EB">
            <w:pPr>
              <w:jc w:val="center"/>
            </w:pPr>
          </w:p>
        </w:tc>
      </w:tr>
      <w:tr w:rsidR="00A02C54" w:rsidRPr="000713B0" w14:paraId="0283D0BB" w14:textId="77777777" w:rsidTr="003330D2">
        <w:trPr>
          <w:trHeight w:val="1134"/>
        </w:trPr>
        <w:tc>
          <w:tcPr>
            <w:tcW w:w="9570" w:type="dxa"/>
            <w:gridSpan w:val="2"/>
            <w:vAlign w:val="bottom"/>
          </w:tcPr>
          <w:p w14:paraId="66B2CDCB" w14:textId="77777777" w:rsidR="00A02C54" w:rsidRPr="000713B0" w:rsidRDefault="00A02C54" w:rsidP="00A02C54">
            <w:pPr>
              <w:pStyle w:val="afb"/>
            </w:pPr>
          </w:p>
          <w:p w14:paraId="748DE47F" w14:textId="77777777" w:rsidR="00A02C54" w:rsidRPr="000713B0" w:rsidRDefault="00A02C54" w:rsidP="00A02C54">
            <w:pPr>
              <w:pStyle w:val="afb"/>
            </w:pPr>
          </w:p>
        </w:tc>
      </w:tr>
    </w:tbl>
    <w:p w14:paraId="15EB3B53"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7C4FAB21" w14:textId="77777777" w:rsidR="00102E58" w:rsidRPr="00102E58" w:rsidRDefault="00102E58">
      <w:pPr>
        <w:pStyle w:val="15"/>
        <w:tabs>
          <w:tab w:val="right" w:leader="dot" w:pos="9629"/>
        </w:tabs>
        <w:rPr>
          <w:b/>
          <w:bCs/>
          <w:sz w:val="24"/>
          <w:szCs w:val="24"/>
        </w:rPr>
      </w:pPr>
      <w:r w:rsidRPr="00102E58">
        <w:rPr>
          <w:b/>
          <w:bCs/>
          <w:sz w:val="24"/>
          <w:szCs w:val="24"/>
        </w:rPr>
        <w:lastRenderedPageBreak/>
        <w:t>Оглавление:</w:t>
      </w:r>
    </w:p>
    <w:p w14:paraId="176508E0" w14:textId="74BFF11B" w:rsidR="004D4354" w:rsidRPr="004D4354" w:rsidRDefault="00102E58">
      <w:pPr>
        <w:pStyle w:val="15"/>
        <w:tabs>
          <w:tab w:val="right" w:leader="dot" w:pos="9629"/>
        </w:tabs>
        <w:rPr>
          <w:noProof/>
          <w:sz w:val="24"/>
          <w:szCs w:val="22"/>
          <w:lang w:eastAsia="ru-RU"/>
        </w:rPr>
      </w:pPr>
      <w:r w:rsidRPr="004D4354">
        <w:rPr>
          <w:sz w:val="26"/>
          <w:szCs w:val="24"/>
          <w:highlight w:val="lightGray"/>
        </w:rPr>
        <w:fldChar w:fldCharType="begin"/>
      </w:r>
      <w:r w:rsidRPr="004D4354">
        <w:rPr>
          <w:sz w:val="26"/>
          <w:szCs w:val="24"/>
          <w:highlight w:val="lightGray"/>
        </w:rPr>
        <w:instrText xml:space="preserve"> TOC \o "1-1" \h \z \u </w:instrText>
      </w:r>
      <w:r w:rsidRPr="004D4354">
        <w:rPr>
          <w:sz w:val="26"/>
          <w:szCs w:val="24"/>
          <w:highlight w:val="lightGray"/>
        </w:rPr>
        <w:fldChar w:fldCharType="separate"/>
      </w:r>
      <w:hyperlink w:anchor="_Toc143602270" w:history="1">
        <w:r w:rsidR="004D4354" w:rsidRPr="004D4354">
          <w:rPr>
            <w:rStyle w:val="ae"/>
            <w:noProof/>
            <w:sz w:val="22"/>
          </w:rPr>
          <w:t>1. Основная информация закупки</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_Toc143602270 \h </w:instrText>
        </w:r>
        <w:r w:rsidR="004D4354" w:rsidRPr="004D4354">
          <w:rPr>
            <w:noProof/>
            <w:webHidden/>
            <w:sz w:val="22"/>
          </w:rPr>
        </w:r>
        <w:r w:rsidR="004D4354" w:rsidRPr="004D4354">
          <w:rPr>
            <w:noProof/>
            <w:webHidden/>
            <w:sz w:val="22"/>
          </w:rPr>
          <w:fldChar w:fldCharType="separate"/>
        </w:r>
        <w:r w:rsidR="00584606">
          <w:rPr>
            <w:noProof/>
            <w:webHidden/>
            <w:sz w:val="22"/>
          </w:rPr>
          <w:t>3</w:t>
        </w:r>
        <w:r w:rsidR="004D4354" w:rsidRPr="004D4354">
          <w:rPr>
            <w:noProof/>
            <w:webHidden/>
            <w:sz w:val="22"/>
          </w:rPr>
          <w:fldChar w:fldCharType="end"/>
        </w:r>
      </w:hyperlink>
    </w:p>
    <w:p w14:paraId="1A1244D5" w14:textId="486339E8" w:rsidR="004D4354" w:rsidRPr="004D4354" w:rsidRDefault="00CB4E1E">
      <w:pPr>
        <w:pStyle w:val="15"/>
        <w:tabs>
          <w:tab w:val="right" w:leader="dot" w:pos="9629"/>
        </w:tabs>
        <w:rPr>
          <w:noProof/>
          <w:sz w:val="24"/>
          <w:szCs w:val="22"/>
          <w:lang w:eastAsia="ru-RU"/>
        </w:rPr>
      </w:pPr>
      <w:hyperlink w:anchor="_Toc143602271" w:history="1">
        <w:r w:rsidR="004D4354" w:rsidRPr="004D4354">
          <w:rPr>
            <w:rStyle w:val="ae"/>
            <w:noProof/>
            <w:sz w:val="22"/>
          </w:rPr>
          <w:t>2. Основная информация проведения процедуры</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_Toc143602271 \h </w:instrText>
        </w:r>
        <w:r w:rsidR="004D4354" w:rsidRPr="004D4354">
          <w:rPr>
            <w:noProof/>
            <w:webHidden/>
            <w:sz w:val="22"/>
          </w:rPr>
        </w:r>
        <w:r w:rsidR="004D4354" w:rsidRPr="004D4354">
          <w:rPr>
            <w:noProof/>
            <w:webHidden/>
            <w:sz w:val="22"/>
          </w:rPr>
          <w:fldChar w:fldCharType="separate"/>
        </w:r>
        <w:r w:rsidR="00584606">
          <w:rPr>
            <w:noProof/>
            <w:webHidden/>
            <w:sz w:val="22"/>
          </w:rPr>
          <w:t>5</w:t>
        </w:r>
        <w:r w:rsidR="004D4354" w:rsidRPr="004D4354">
          <w:rPr>
            <w:noProof/>
            <w:webHidden/>
            <w:sz w:val="22"/>
          </w:rPr>
          <w:fldChar w:fldCharType="end"/>
        </w:r>
      </w:hyperlink>
    </w:p>
    <w:p w14:paraId="49E74F7C" w14:textId="298F8C4A" w:rsidR="004D4354" w:rsidRPr="004D4354" w:rsidRDefault="00CB4E1E">
      <w:pPr>
        <w:pStyle w:val="15"/>
        <w:tabs>
          <w:tab w:val="right" w:leader="dot" w:pos="9629"/>
        </w:tabs>
        <w:rPr>
          <w:noProof/>
          <w:sz w:val="24"/>
          <w:szCs w:val="22"/>
          <w:lang w:eastAsia="ru-RU"/>
        </w:rPr>
      </w:pPr>
      <w:hyperlink w:anchor="_Toc143602272" w:history="1">
        <w:r w:rsidR="004D4354" w:rsidRPr="004D4354">
          <w:rPr>
            <w:rStyle w:val="ae"/>
            <w:noProof/>
            <w:sz w:val="22"/>
          </w:rPr>
          <w:t>3. Требования к предложению участника</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_Toc143602272 \h </w:instrText>
        </w:r>
        <w:r w:rsidR="004D4354" w:rsidRPr="004D4354">
          <w:rPr>
            <w:noProof/>
            <w:webHidden/>
            <w:sz w:val="22"/>
          </w:rPr>
        </w:r>
        <w:r w:rsidR="004D4354" w:rsidRPr="004D4354">
          <w:rPr>
            <w:noProof/>
            <w:webHidden/>
            <w:sz w:val="22"/>
          </w:rPr>
          <w:fldChar w:fldCharType="separate"/>
        </w:r>
        <w:r w:rsidR="00584606">
          <w:rPr>
            <w:noProof/>
            <w:webHidden/>
            <w:sz w:val="22"/>
          </w:rPr>
          <w:t>6</w:t>
        </w:r>
        <w:r w:rsidR="004D4354" w:rsidRPr="004D4354">
          <w:rPr>
            <w:noProof/>
            <w:webHidden/>
            <w:sz w:val="22"/>
          </w:rPr>
          <w:fldChar w:fldCharType="end"/>
        </w:r>
      </w:hyperlink>
    </w:p>
    <w:p w14:paraId="49E1130D" w14:textId="100A4CB4" w:rsidR="004D4354" w:rsidRPr="004D4354" w:rsidRDefault="00CB4E1E">
      <w:pPr>
        <w:pStyle w:val="15"/>
        <w:tabs>
          <w:tab w:val="right" w:leader="dot" w:pos="9629"/>
        </w:tabs>
        <w:rPr>
          <w:noProof/>
          <w:sz w:val="24"/>
          <w:szCs w:val="22"/>
          <w:lang w:eastAsia="ru-RU"/>
        </w:rPr>
      </w:pPr>
      <w:hyperlink w:anchor="_Toc143602273" w:history="1">
        <w:r w:rsidR="004D4354" w:rsidRPr="004D4354">
          <w:rPr>
            <w:rStyle w:val="ae"/>
            <w:noProof/>
            <w:sz w:val="22"/>
          </w:rPr>
          <w:t>4. Требования к участникам закупки</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_Toc143602273 \h </w:instrText>
        </w:r>
        <w:r w:rsidR="004D4354" w:rsidRPr="004D4354">
          <w:rPr>
            <w:noProof/>
            <w:webHidden/>
            <w:sz w:val="22"/>
          </w:rPr>
        </w:r>
        <w:r w:rsidR="004D4354" w:rsidRPr="004D4354">
          <w:rPr>
            <w:noProof/>
            <w:webHidden/>
            <w:sz w:val="22"/>
          </w:rPr>
          <w:fldChar w:fldCharType="separate"/>
        </w:r>
        <w:r w:rsidR="00584606">
          <w:rPr>
            <w:noProof/>
            <w:webHidden/>
            <w:sz w:val="22"/>
          </w:rPr>
          <w:t>8</w:t>
        </w:r>
        <w:r w:rsidR="004D4354" w:rsidRPr="004D4354">
          <w:rPr>
            <w:noProof/>
            <w:webHidden/>
            <w:sz w:val="22"/>
          </w:rPr>
          <w:fldChar w:fldCharType="end"/>
        </w:r>
      </w:hyperlink>
    </w:p>
    <w:p w14:paraId="5AA4ACBE" w14:textId="414BC118" w:rsidR="004D4354" w:rsidRPr="004D4354" w:rsidRDefault="00CB4E1E">
      <w:pPr>
        <w:pStyle w:val="15"/>
        <w:tabs>
          <w:tab w:val="right" w:leader="dot" w:pos="9629"/>
        </w:tabs>
        <w:rPr>
          <w:noProof/>
          <w:sz w:val="24"/>
          <w:szCs w:val="22"/>
          <w:lang w:eastAsia="ru-RU"/>
        </w:rPr>
      </w:pPr>
      <w:hyperlink w:anchor="_Toc143602274" w:history="1">
        <w:r w:rsidR="004D4354" w:rsidRPr="004D4354">
          <w:rPr>
            <w:rStyle w:val="ae"/>
            <w:noProof/>
            <w:sz w:val="22"/>
          </w:rPr>
          <w:t>5. Требования к заявке на участие в закупке</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_Toc143602274 \h </w:instrText>
        </w:r>
        <w:r w:rsidR="004D4354" w:rsidRPr="004D4354">
          <w:rPr>
            <w:noProof/>
            <w:webHidden/>
            <w:sz w:val="22"/>
          </w:rPr>
        </w:r>
        <w:r w:rsidR="004D4354" w:rsidRPr="004D4354">
          <w:rPr>
            <w:noProof/>
            <w:webHidden/>
            <w:sz w:val="22"/>
          </w:rPr>
          <w:fldChar w:fldCharType="separate"/>
        </w:r>
        <w:r w:rsidR="00584606">
          <w:rPr>
            <w:noProof/>
            <w:webHidden/>
            <w:sz w:val="22"/>
          </w:rPr>
          <w:t>15</w:t>
        </w:r>
        <w:r w:rsidR="004D4354" w:rsidRPr="004D4354">
          <w:rPr>
            <w:noProof/>
            <w:webHidden/>
            <w:sz w:val="22"/>
          </w:rPr>
          <w:fldChar w:fldCharType="end"/>
        </w:r>
      </w:hyperlink>
    </w:p>
    <w:p w14:paraId="7A83D8C0" w14:textId="0F4D51AA" w:rsidR="004D4354" w:rsidRPr="004D4354" w:rsidRDefault="00CB4E1E">
      <w:pPr>
        <w:pStyle w:val="15"/>
        <w:tabs>
          <w:tab w:val="right" w:leader="dot" w:pos="9629"/>
        </w:tabs>
        <w:rPr>
          <w:noProof/>
          <w:sz w:val="24"/>
          <w:szCs w:val="22"/>
          <w:lang w:eastAsia="ru-RU"/>
        </w:rPr>
      </w:pPr>
      <w:hyperlink w:anchor="_Toc143602275" w:history="1">
        <w:r w:rsidR="004D4354" w:rsidRPr="004D4354">
          <w:rPr>
            <w:rStyle w:val="ae"/>
            <w:noProof/>
            <w:sz w:val="22"/>
          </w:rPr>
          <w:t>6. Обзор процедуры, участие в закупке</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_Toc143602275 \h </w:instrText>
        </w:r>
        <w:r w:rsidR="004D4354" w:rsidRPr="004D4354">
          <w:rPr>
            <w:noProof/>
            <w:webHidden/>
            <w:sz w:val="22"/>
          </w:rPr>
        </w:r>
        <w:r w:rsidR="004D4354" w:rsidRPr="004D4354">
          <w:rPr>
            <w:noProof/>
            <w:webHidden/>
            <w:sz w:val="22"/>
          </w:rPr>
          <w:fldChar w:fldCharType="separate"/>
        </w:r>
        <w:r w:rsidR="00584606">
          <w:rPr>
            <w:noProof/>
            <w:webHidden/>
            <w:sz w:val="22"/>
          </w:rPr>
          <w:t>22</w:t>
        </w:r>
        <w:r w:rsidR="004D4354" w:rsidRPr="004D4354">
          <w:rPr>
            <w:noProof/>
            <w:webHidden/>
            <w:sz w:val="22"/>
          </w:rPr>
          <w:fldChar w:fldCharType="end"/>
        </w:r>
      </w:hyperlink>
    </w:p>
    <w:p w14:paraId="2F1F34E3" w14:textId="28D090BB" w:rsidR="004D4354" w:rsidRPr="004D4354" w:rsidRDefault="00CB4E1E">
      <w:pPr>
        <w:pStyle w:val="15"/>
        <w:tabs>
          <w:tab w:val="right" w:leader="dot" w:pos="9629"/>
        </w:tabs>
        <w:rPr>
          <w:noProof/>
          <w:sz w:val="24"/>
          <w:szCs w:val="22"/>
          <w:lang w:eastAsia="ru-RU"/>
        </w:rPr>
      </w:pPr>
      <w:hyperlink w:anchor="_Toc143602276" w:history="1">
        <w:r w:rsidR="004D4354" w:rsidRPr="004D4354">
          <w:rPr>
            <w:rStyle w:val="ae"/>
            <w:noProof/>
            <w:sz w:val="22"/>
          </w:rPr>
          <w:t>7. Рассмотрение заявок, выбор победителя, заключение договора</w:t>
        </w:r>
        <w:r w:rsidR="004D4354" w:rsidRPr="004D4354">
          <w:rPr>
            <w:noProof/>
            <w:webHidden/>
            <w:sz w:val="22"/>
          </w:rPr>
          <w:tab/>
        </w:r>
        <w:r w:rsidR="004D4354" w:rsidRPr="004D4354">
          <w:rPr>
            <w:noProof/>
            <w:webHidden/>
            <w:sz w:val="22"/>
          </w:rPr>
          <w:fldChar w:fldCharType="begin"/>
        </w:r>
        <w:r w:rsidR="004D4354" w:rsidRPr="004D4354">
          <w:rPr>
            <w:noProof/>
            <w:webHidden/>
            <w:sz w:val="22"/>
          </w:rPr>
          <w:instrText xml:space="preserve"> PAGEREF _Toc143602276 \h </w:instrText>
        </w:r>
        <w:r w:rsidR="004D4354" w:rsidRPr="004D4354">
          <w:rPr>
            <w:noProof/>
            <w:webHidden/>
            <w:sz w:val="22"/>
          </w:rPr>
        </w:r>
        <w:r w:rsidR="004D4354" w:rsidRPr="004D4354">
          <w:rPr>
            <w:noProof/>
            <w:webHidden/>
            <w:sz w:val="22"/>
          </w:rPr>
          <w:fldChar w:fldCharType="separate"/>
        </w:r>
        <w:r w:rsidR="00584606">
          <w:rPr>
            <w:noProof/>
            <w:webHidden/>
            <w:sz w:val="22"/>
          </w:rPr>
          <w:t>25</w:t>
        </w:r>
        <w:r w:rsidR="004D4354" w:rsidRPr="004D4354">
          <w:rPr>
            <w:noProof/>
            <w:webHidden/>
            <w:sz w:val="22"/>
          </w:rPr>
          <w:fldChar w:fldCharType="end"/>
        </w:r>
      </w:hyperlink>
    </w:p>
    <w:p w14:paraId="5B3CBB1C" w14:textId="78F87E28" w:rsidR="004D4354" w:rsidRPr="004D4354" w:rsidRDefault="00CB4E1E">
      <w:pPr>
        <w:pStyle w:val="15"/>
        <w:tabs>
          <w:tab w:val="right" w:leader="dot" w:pos="9629"/>
        </w:tabs>
        <w:rPr>
          <w:noProof/>
          <w:sz w:val="24"/>
          <w:szCs w:val="22"/>
          <w:lang w:eastAsia="ru-RU"/>
        </w:rPr>
      </w:pPr>
      <w:hyperlink w:anchor="_Toc143602277" w:history="1">
        <w:r w:rsidR="004D4354" w:rsidRPr="004D4354">
          <w:rPr>
            <w:rStyle w:val="ae"/>
            <w:noProof/>
            <w:sz w:val="22"/>
          </w:rPr>
          <w:t>8. Критерии оценки заявок</w:t>
        </w:r>
        <w:r w:rsidR="004D4354" w:rsidRPr="004D4354">
          <w:rPr>
            <w:noProof/>
            <w:webHidden/>
            <w:sz w:val="22"/>
          </w:rPr>
          <w:tab/>
        </w:r>
      </w:hyperlink>
    </w:p>
    <w:p w14:paraId="43E3086C" w14:textId="77777777" w:rsidR="00102E58" w:rsidRDefault="00102E58">
      <w:pPr>
        <w:rPr>
          <w:rFonts w:eastAsia="Times New Roman" w:cs="Arial"/>
          <w:b/>
          <w:color w:val="000000" w:themeColor="text1"/>
          <w:sz w:val="24"/>
          <w:highlight w:val="lightGray"/>
          <w:lang w:eastAsia="ru-RU"/>
        </w:rPr>
      </w:pPr>
      <w:r w:rsidRPr="004D4354">
        <w:rPr>
          <w:sz w:val="26"/>
          <w:szCs w:val="24"/>
          <w:highlight w:val="lightGray"/>
        </w:rPr>
        <w:fldChar w:fldCharType="end"/>
      </w:r>
      <w:r>
        <w:rPr>
          <w:highlight w:val="lightGray"/>
        </w:rPr>
        <w:br w:type="page"/>
      </w:r>
    </w:p>
    <w:p w14:paraId="77C6FC9C" w14:textId="77777777" w:rsidR="00CA0E14" w:rsidRDefault="00CA0E14" w:rsidP="004D4354">
      <w:pPr>
        <w:pStyle w:val="1"/>
        <w:numPr>
          <w:ilvl w:val="0"/>
          <w:numId w:val="13"/>
        </w:numPr>
      </w:pPr>
      <w:bookmarkStart w:id="1" w:name="_Toc14360227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655F5308" w14:textId="77777777" w:rsidTr="00F44FD8">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7D5E3A9" w14:textId="77777777" w:rsidR="00EF1AD5" w:rsidRPr="000713B0" w:rsidRDefault="00EF1AD5" w:rsidP="00186F7B">
            <w:pPr>
              <w:pStyle w:val="119"/>
            </w:pPr>
          </w:p>
        </w:tc>
        <w:tc>
          <w:tcPr>
            <w:tcW w:w="4394" w:type="dxa"/>
            <w:tcMar>
              <w:top w:w="0" w:type="nil"/>
            </w:tcMar>
          </w:tcPr>
          <w:p w14:paraId="538B8EF4" w14:textId="77777777" w:rsidR="00EF1AD5" w:rsidRPr="00F17814" w:rsidRDefault="00EF1AD5" w:rsidP="002F2A41">
            <w:r w:rsidRPr="000713B0">
              <w:t>Заказчик</w:t>
            </w:r>
          </w:p>
        </w:tc>
        <w:sdt>
          <w:sdtPr>
            <w:alias w:val="Заказчик"/>
            <w:tag w:val="Заказчик"/>
            <w:id w:val="-1598785106"/>
            <w:placeholder>
              <w:docPart w:val="0BBD45FC541A4A0D8C40A2653546D054"/>
            </w:placeholder>
            <w15:color w:val="FFFF00"/>
          </w:sdtPr>
          <w:sdtEndPr/>
          <w:sdtContent>
            <w:tc>
              <w:tcPr>
                <w:tcW w:w="4395" w:type="dxa"/>
                <w:tcMar>
                  <w:top w:w="0" w:type="nil"/>
                </w:tcMar>
              </w:tcPr>
              <w:p w14:paraId="2BF80833" w14:textId="55CB5177"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7522A9">
                  <w:rPr>
                    <w:noProof/>
                  </w:rPr>
                  <w:t>ООО "Байкаль</w:t>
                </w:r>
                <w:r w:rsidR="000C0B81">
                  <w:rPr>
                    <w:noProof/>
                  </w:rPr>
                  <w:t>с</w:t>
                </w:r>
                <w:r w:rsidR="007522A9">
                  <w:rPr>
                    <w:noProof/>
                  </w:rPr>
                  <w:t>кая энергетич</w:t>
                </w:r>
                <w:r w:rsidR="000C0B81">
                  <w:rPr>
                    <w:noProof/>
                  </w:rPr>
                  <w:t>е</w:t>
                </w:r>
                <w:r w:rsidR="007522A9">
                  <w:rPr>
                    <w:noProof/>
                  </w:rPr>
                  <w:t>с</w:t>
                </w:r>
                <w:r w:rsidR="000C0B81">
                  <w:rPr>
                    <w:noProof/>
                  </w:rPr>
                  <w:t>к</w:t>
                </w:r>
                <w:r w:rsidR="007522A9">
                  <w:rPr>
                    <w:noProof/>
                  </w:rPr>
                  <w:t xml:space="preserve">ая компания" </w:t>
                </w:r>
                <w:r>
                  <w:rPr>
                    <w:noProof/>
                  </w:rPr>
                  <w:fldChar w:fldCharType="end"/>
                </w:r>
              </w:p>
            </w:tc>
          </w:sdtContent>
        </w:sdt>
      </w:tr>
      <w:tr w:rsidR="008F603B" w:rsidRPr="000713B0" w14:paraId="620DA663" w14:textId="77777777" w:rsidTr="00F44FD8">
        <w:trPr>
          <w:trHeight w:val="20"/>
        </w:trPr>
        <w:tc>
          <w:tcPr>
            <w:tcW w:w="851" w:type="dxa"/>
          </w:tcPr>
          <w:p w14:paraId="15015730" w14:textId="77777777" w:rsidR="008F603B" w:rsidRPr="000713B0" w:rsidRDefault="008F603B" w:rsidP="00186F7B">
            <w:pPr>
              <w:pStyle w:val="119"/>
            </w:pPr>
          </w:p>
        </w:tc>
        <w:tc>
          <w:tcPr>
            <w:tcW w:w="4394" w:type="dxa"/>
          </w:tcPr>
          <w:p w14:paraId="6F7A9AE3" w14:textId="77777777" w:rsidR="008F603B" w:rsidRPr="000713B0" w:rsidRDefault="008F603B" w:rsidP="002F2A41">
            <w:r>
              <w:t>Подразделение (филиал) заказчика</w:t>
            </w:r>
          </w:p>
        </w:tc>
        <w:tc>
          <w:tcPr>
            <w:tcW w:w="4395" w:type="dxa"/>
          </w:tcPr>
          <w:p w14:paraId="4D94D71F" w14:textId="7529AF98" w:rsidR="008F603B" w:rsidRDefault="007522A9" w:rsidP="00E828B0">
            <w:r>
              <w:rPr>
                <w:noProof/>
              </w:rPr>
              <w:t xml:space="preserve">ТЭЦ-9 </w:t>
            </w:r>
          </w:p>
        </w:tc>
      </w:tr>
      <w:tr w:rsidR="0056005A" w:rsidRPr="000713B0" w14:paraId="25B98C71" w14:textId="77777777" w:rsidTr="00F44FD8">
        <w:trPr>
          <w:trHeight w:val="709"/>
        </w:trPr>
        <w:tc>
          <w:tcPr>
            <w:tcW w:w="851" w:type="dxa"/>
            <w:shd w:val="clear" w:color="auto" w:fill="FFFFCD" w:themeFill="background2"/>
          </w:tcPr>
          <w:p w14:paraId="40B513E8" w14:textId="77777777" w:rsidR="0056005A" w:rsidRPr="000713B0" w:rsidRDefault="0056005A" w:rsidP="00984AB2">
            <w:pPr>
              <w:pStyle w:val="119"/>
            </w:pPr>
          </w:p>
        </w:tc>
        <w:tc>
          <w:tcPr>
            <w:tcW w:w="4394" w:type="dxa"/>
            <w:shd w:val="clear" w:color="auto" w:fill="FFFFCD" w:themeFill="background2"/>
          </w:tcPr>
          <w:p w14:paraId="7DC9935A"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60D202CFFCE046D6BD2D0ECAA388236A"/>
            </w:placeholder>
            <w15:color w:val="FFFF00"/>
          </w:sdtPr>
          <w:sdtEndPr/>
          <w:sdtContent>
            <w:tc>
              <w:tcPr>
                <w:tcW w:w="4395" w:type="dxa"/>
                <w:shd w:val="clear" w:color="auto" w:fill="FFFFCD" w:themeFill="background2"/>
              </w:tcPr>
              <w:p w14:paraId="3926EF5D" w14:textId="28077AF9" w:rsidR="0056005A" w:rsidRPr="000713B0" w:rsidRDefault="004A4EA0" w:rsidP="00E828B0">
                <w:pPr>
                  <w:rPr>
                    <w:highlight w:val="yellow"/>
                  </w:rPr>
                </w:pPr>
                <w:r w:rsidRPr="00D77B47">
                  <w:t xml:space="preserve">Оказание </w:t>
                </w:r>
                <w:proofErr w:type="gramStart"/>
                <w:r w:rsidRPr="00D77B47">
                  <w:t>услуг  по</w:t>
                </w:r>
                <w:proofErr w:type="gramEnd"/>
                <w:r w:rsidRPr="00D77B47">
                  <w:t xml:space="preserve"> снятию ограничений, увеличение эффективности работы  ВЗП котлов №№1,3,7</w:t>
                </w:r>
                <w:r>
                  <w:t>,</w:t>
                </w:r>
                <w:r w:rsidRPr="00D77B47">
                  <w:t>8,9,10,11 ТЭЦ-9</w:t>
                </w:r>
              </w:p>
            </w:tc>
          </w:sdtContent>
        </w:sdt>
      </w:tr>
      <w:tr w:rsidR="0056005A" w:rsidRPr="000713B0" w14:paraId="17AF0157" w14:textId="77777777" w:rsidTr="00F44FD8">
        <w:trPr>
          <w:trHeight w:val="20"/>
        </w:trPr>
        <w:tc>
          <w:tcPr>
            <w:tcW w:w="851" w:type="dxa"/>
            <w:shd w:val="clear" w:color="auto" w:fill="FFFFCD" w:themeFill="background2"/>
          </w:tcPr>
          <w:p w14:paraId="5A4D93BB" w14:textId="77777777" w:rsidR="0056005A" w:rsidRPr="000713B0" w:rsidRDefault="0056005A" w:rsidP="00984AB2">
            <w:pPr>
              <w:pStyle w:val="119"/>
            </w:pPr>
          </w:p>
        </w:tc>
        <w:tc>
          <w:tcPr>
            <w:tcW w:w="4394" w:type="dxa"/>
            <w:shd w:val="clear" w:color="auto" w:fill="FFFFCD" w:themeFill="background2"/>
          </w:tcPr>
          <w:p w14:paraId="6D294E1D" w14:textId="77777777" w:rsidR="0056005A" w:rsidRPr="000713B0" w:rsidRDefault="0056005A" w:rsidP="00984AB2">
            <w:r w:rsidRPr="000713B0">
              <w:t>Сведения о начальной (максимальной) цене договора (цена лота)</w:t>
            </w:r>
          </w:p>
        </w:tc>
        <w:tc>
          <w:tcPr>
            <w:tcW w:w="4395" w:type="dxa"/>
            <w:shd w:val="clear" w:color="auto" w:fill="FFFFCD" w:themeFill="background2"/>
          </w:tcPr>
          <w:p w14:paraId="64A69EED" w14:textId="38DAA1AE" w:rsidR="0020754D" w:rsidRDefault="00FE4FC0" w:rsidP="0020754D">
            <w:r>
              <w:fldChar w:fldCharType="begin"/>
            </w:r>
            <w:r>
              <w:instrText xml:space="preserve"> MERGEFIELD  НМЦД  \# "# ### ### ##0,00" </w:instrText>
            </w:r>
            <w:r>
              <w:fldChar w:fldCharType="separate"/>
            </w:r>
            <w:r w:rsidR="005A4300">
              <w:rPr>
                <w:noProof/>
              </w:rPr>
              <w:t>700 760,00</w:t>
            </w:r>
            <w:r>
              <w:fldChar w:fldCharType="end"/>
            </w:r>
            <w:r w:rsidR="00CB4E1E">
              <w:fldChar w:fldCharType="begin"/>
            </w:r>
            <w:r w:rsidR="00CB4E1E">
              <w:instrText xml:space="preserve"> MERGEFIELD  Валюта_НМЦ \b " " </w:instrText>
            </w:r>
            <w:r w:rsidR="00CB4E1E">
              <w:fldChar w:fldCharType="separate"/>
            </w:r>
            <w:r w:rsidR="005F6205">
              <w:rPr>
                <w:noProof/>
              </w:rPr>
              <w:t xml:space="preserve"> </w:t>
            </w:r>
            <w:r w:rsidR="005A4300">
              <w:rPr>
                <w:noProof/>
              </w:rPr>
              <w:t>рублей без НДС</w:t>
            </w:r>
            <w:r w:rsidR="00CB4E1E">
              <w:rPr>
                <w:noProof/>
              </w:rPr>
              <w:fldChar w:fldCharType="end"/>
            </w:r>
          </w:p>
          <w:sdt>
            <w:sdtPr>
              <w:alias w:val="НМЦД"/>
              <w:tag w:val="НМЦД"/>
              <w:id w:val="-210495076"/>
              <w:placeholder>
                <w:docPart w:val="1E60F975637C4FFB99C6E499C73E04A8"/>
              </w:placeholder>
              <w15:color w:val="FFFF00"/>
            </w:sdtPr>
            <w:sdtEndPr/>
            <w:sdtContent>
              <w:p w14:paraId="672BD59E" w14:textId="5FB3890B" w:rsidR="0056005A" w:rsidRPr="00705864" w:rsidRDefault="00CB4E1E" w:rsidP="0020754D">
                <w:r>
                  <w:fldChar w:fldCharType="begin"/>
                </w:r>
                <w:r>
                  <w:instrText xml:space="preserve"> MERGEFIELD "Возможность_превышения_НМЦД_14" </w:instrText>
                </w:r>
                <w:r>
                  <w:fldChar w:fldCharType="separate"/>
                </w:r>
                <w:r w:rsidR="005F6205">
                  <w:rPr>
                    <w:noProof/>
                  </w:rPr>
                  <w:t>«Возможность_превышения_НМЦД_»</w:t>
                </w:r>
                <w:r>
                  <w:rPr>
                    <w:noProof/>
                  </w:rPr>
                  <w:fldChar w:fldCharType="end"/>
                </w:r>
              </w:p>
            </w:sdtContent>
          </w:sdt>
        </w:tc>
      </w:tr>
      <w:tr w:rsidR="0056005A" w:rsidRPr="000713B0" w14:paraId="602A481C" w14:textId="77777777" w:rsidTr="00F44FD8">
        <w:trPr>
          <w:trHeight w:val="20"/>
        </w:trPr>
        <w:tc>
          <w:tcPr>
            <w:tcW w:w="851" w:type="dxa"/>
            <w:shd w:val="clear" w:color="auto" w:fill="FFFFCD" w:themeFill="background2"/>
          </w:tcPr>
          <w:p w14:paraId="2FD33282" w14:textId="77777777" w:rsidR="0056005A" w:rsidRPr="000713B0" w:rsidRDefault="0056005A" w:rsidP="00984AB2">
            <w:pPr>
              <w:pStyle w:val="119"/>
            </w:pPr>
          </w:p>
        </w:tc>
        <w:tc>
          <w:tcPr>
            <w:tcW w:w="4394" w:type="dxa"/>
            <w:shd w:val="clear" w:color="auto" w:fill="FFFFCD" w:themeFill="background2"/>
          </w:tcPr>
          <w:p w14:paraId="54457F24"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092B60B9" w14:textId="74011FBD" w:rsidR="0056005A" w:rsidRPr="000713B0" w:rsidRDefault="005A4300" w:rsidP="00E828B0">
            <w:r>
              <w:rPr>
                <w:noProof/>
              </w:rPr>
              <w:t>140 152,00</w:t>
            </w:r>
            <w:r w:rsidR="000C0B81">
              <w:rPr>
                <w:noProof/>
              </w:rPr>
              <w:t xml:space="preserve"> </w:t>
            </w:r>
            <w:r>
              <w:rPr>
                <w:noProof/>
              </w:rPr>
              <w:t xml:space="preserve">рубля </w:t>
            </w:r>
          </w:p>
        </w:tc>
      </w:tr>
      <w:tr w:rsidR="00126377" w:rsidRPr="000713B0" w14:paraId="68C40122" w14:textId="77777777" w:rsidTr="00F44FD8">
        <w:trPr>
          <w:trHeight w:val="20"/>
        </w:trPr>
        <w:tc>
          <w:tcPr>
            <w:tcW w:w="851" w:type="dxa"/>
            <w:shd w:val="clear" w:color="auto" w:fill="FFFFCD" w:themeFill="background2"/>
          </w:tcPr>
          <w:p w14:paraId="511D4F22" w14:textId="77777777" w:rsidR="00126377" w:rsidRPr="000713B0" w:rsidRDefault="00126377" w:rsidP="00126377">
            <w:pPr>
              <w:pStyle w:val="119"/>
            </w:pPr>
          </w:p>
        </w:tc>
        <w:tc>
          <w:tcPr>
            <w:tcW w:w="4394" w:type="dxa"/>
            <w:shd w:val="clear" w:color="auto" w:fill="FFFFCD" w:themeFill="background2"/>
          </w:tcPr>
          <w:p w14:paraId="6C71B9F1" w14:textId="77777777" w:rsidR="00126377" w:rsidRPr="000713B0" w:rsidRDefault="00126377" w:rsidP="00126377">
            <w:r>
              <w:t>Возможность превышения НМЦД</w:t>
            </w:r>
          </w:p>
        </w:tc>
        <w:tc>
          <w:tcPr>
            <w:tcW w:w="4395" w:type="dxa"/>
            <w:shd w:val="clear" w:color="auto" w:fill="FFFFCD" w:themeFill="background2"/>
          </w:tcPr>
          <w:p w14:paraId="61F756A6" w14:textId="650334F4" w:rsidR="00126377" w:rsidRDefault="00126377" w:rsidP="00126377">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F6205">
              <w:rPr>
                <w:noProof/>
              </w:rPr>
              <w:t>«Возможность_превышения_НМЦД_»</w:t>
            </w:r>
            <w:r>
              <w:rPr>
                <w:noProof/>
              </w:rPr>
              <w:fldChar w:fldCharType="end"/>
            </w:r>
          </w:p>
        </w:tc>
      </w:tr>
      <w:tr w:rsidR="00FD5787" w:rsidRPr="000713B0" w14:paraId="2BADBC30" w14:textId="77777777" w:rsidTr="00F44FD8">
        <w:trPr>
          <w:trHeight w:val="20"/>
        </w:trPr>
        <w:tc>
          <w:tcPr>
            <w:tcW w:w="851" w:type="dxa"/>
            <w:shd w:val="clear" w:color="auto" w:fill="FFFFCD" w:themeFill="background2"/>
          </w:tcPr>
          <w:p w14:paraId="426C6598" w14:textId="77777777" w:rsidR="00FD5787" w:rsidRPr="000713B0" w:rsidRDefault="00FD5787" w:rsidP="00097361">
            <w:pPr>
              <w:pStyle w:val="119"/>
            </w:pPr>
          </w:p>
        </w:tc>
        <w:tc>
          <w:tcPr>
            <w:tcW w:w="4394" w:type="dxa"/>
            <w:shd w:val="clear" w:color="auto" w:fill="FFFFCD" w:themeFill="background2"/>
          </w:tcPr>
          <w:p w14:paraId="538255CE" w14:textId="77777777" w:rsidR="00FD5787" w:rsidRDefault="00FD5787" w:rsidP="00097361">
            <w:r>
              <w:t>Максимально допустимый размер аванса</w:t>
            </w:r>
          </w:p>
        </w:tc>
        <w:tc>
          <w:tcPr>
            <w:tcW w:w="4395" w:type="dxa"/>
            <w:shd w:val="clear" w:color="auto" w:fill="FFFFCD" w:themeFill="background2"/>
          </w:tcPr>
          <w:p w14:paraId="4A2294A8" w14:textId="4715629A" w:rsidR="00FD5787" w:rsidRDefault="005A4300" w:rsidP="00097361">
            <w:pPr>
              <w:rPr>
                <w:noProof/>
              </w:rPr>
            </w:pPr>
            <w:r>
              <w:rPr>
                <w:noProof/>
              </w:rPr>
              <w:t>нет</w:t>
            </w:r>
          </w:p>
        </w:tc>
      </w:tr>
      <w:tr w:rsidR="00097361" w:rsidRPr="000713B0" w14:paraId="5611C36F" w14:textId="77777777" w:rsidTr="00F44FD8">
        <w:trPr>
          <w:trHeight w:val="20"/>
        </w:trPr>
        <w:tc>
          <w:tcPr>
            <w:tcW w:w="851" w:type="dxa"/>
            <w:shd w:val="clear" w:color="auto" w:fill="FFFFCD" w:themeFill="background2"/>
          </w:tcPr>
          <w:p w14:paraId="43193808" w14:textId="77777777" w:rsidR="00097361" w:rsidRPr="000713B0" w:rsidRDefault="00097361" w:rsidP="00097361">
            <w:pPr>
              <w:pStyle w:val="119"/>
            </w:pPr>
          </w:p>
        </w:tc>
        <w:tc>
          <w:tcPr>
            <w:tcW w:w="4394" w:type="dxa"/>
            <w:shd w:val="clear" w:color="auto" w:fill="FFFFCD" w:themeFill="background2"/>
          </w:tcPr>
          <w:p w14:paraId="39876665" w14:textId="77777777" w:rsidR="00097361" w:rsidRPr="00CD41A9" w:rsidRDefault="00097361" w:rsidP="00097361">
            <w:r>
              <w:t>В том числе в закупке предусмотрены товары производства РФ</w:t>
            </w:r>
          </w:p>
        </w:tc>
        <w:tc>
          <w:tcPr>
            <w:tcW w:w="4395" w:type="dxa"/>
            <w:shd w:val="clear" w:color="auto" w:fill="FFFFCD" w:themeFill="background2"/>
          </w:tcPr>
          <w:p w14:paraId="1A700237" w14:textId="1853357B" w:rsidR="00097361" w:rsidRDefault="00097361" w:rsidP="0009736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5A4300">
              <w:rPr>
                <w:noProof/>
              </w:rPr>
              <w:t>предусмотрены</w:t>
            </w:r>
            <w:r>
              <w:rPr>
                <w:noProof/>
              </w:rPr>
              <w:fldChar w:fldCharType="end"/>
            </w:r>
          </w:p>
        </w:tc>
      </w:tr>
      <w:tr w:rsidR="00097361" w:rsidRPr="000713B0" w14:paraId="6AEAA94B" w14:textId="77777777" w:rsidTr="00F44FD8">
        <w:trPr>
          <w:trHeight w:val="20"/>
        </w:trPr>
        <w:tc>
          <w:tcPr>
            <w:tcW w:w="851" w:type="dxa"/>
            <w:shd w:val="clear" w:color="auto" w:fill="FFFFCD" w:themeFill="background2"/>
          </w:tcPr>
          <w:p w14:paraId="02834FCC" w14:textId="77777777" w:rsidR="00097361" w:rsidRPr="000713B0" w:rsidRDefault="00097361" w:rsidP="00097361">
            <w:pPr>
              <w:pStyle w:val="119"/>
            </w:pPr>
          </w:p>
        </w:tc>
        <w:tc>
          <w:tcPr>
            <w:tcW w:w="4394" w:type="dxa"/>
            <w:shd w:val="clear" w:color="auto" w:fill="FFFFCD" w:themeFill="background2"/>
          </w:tcPr>
          <w:p w14:paraId="0298E9C1" w14:textId="77777777" w:rsidR="00097361" w:rsidRPr="00CD41A9" w:rsidRDefault="00F44FD8" w:rsidP="00097361">
            <w:proofErr w:type="gramStart"/>
            <w:r w:rsidRPr="000A39C2">
              <w:t>Кроме того</w:t>
            </w:r>
            <w:proofErr w:type="gramEnd"/>
            <w:r w:rsidRPr="000A39C2">
              <w:t xml:space="preserve"> цена материалов (в т.ч. оборудования), предоставляемых заказчиком</w:t>
            </w:r>
          </w:p>
        </w:tc>
        <w:tc>
          <w:tcPr>
            <w:tcW w:w="4395" w:type="dxa"/>
            <w:shd w:val="clear" w:color="auto" w:fill="FFFFCD" w:themeFill="background2"/>
          </w:tcPr>
          <w:p w14:paraId="3F4C3DC6" w14:textId="7B92867B" w:rsidR="00097361" w:rsidRDefault="00097361" w:rsidP="00097361">
            <w:pPr>
              <w:rPr>
                <w:noProof/>
              </w:rPr>
            </w:pPr>
            <w:r>
              <w:rPr>
                <w:noProof/>
              </w:rPr>
              <w:fldChar w:fldCharType="begin"/>
            </w:r>
            <w:r>
              <w:rPr>
                <w:noProof/>
              </w:rPr>
              <w:instrText xml:space="preserve"> MERGEFIELD "Цена_материалов_заказчика" </w:instrText>
            </w:r>
            <w:r>
              <w:rPr>
                <w:noProof/>
              </w:rPr>
              <w:fldChar w:fldCharType="separate"/>
            </w:r>
            <w:r w:rsidR="005A4300">
              <w:rPr>
                <w:noProof/>
              </w:rPr>
              <w:t>0</w:t>
            </w:r>
            <w:r>
              <w:rPr>
                <w:noProof/>
              </w:rPr>
              <w:fldChar w:fldCharType="end"/>
            </w:r>
          </w:p>
        </w:tc>
      </w:tr>
      <w:tr w:rsidR="00C01AA3" w:rsidRPr="000713B0" w14:paraId="2ABEE3FD" w14:textId="77777777" w:rsidTr="00F44FD8">
        <w:trPr>
          <w:trHeight w:val="645"/>
        </w:trPr>
        <w:tc>
          <w:tcPr>
            <w:tcW w:w="851" w:type="dxa"/>
          </w:tcPr>
          <w:p w14:paraId="476D88AC" w14:textId="77777777" w:rsidR="00C01AA3" w:rsidRPr="000713B0" w:rsidRDefault="00C01AA3" w:rsidP="00C01AA3">
            <w:pPr>
              <w:pStyle w:val="119"/>
            </w:pPr>
          </w:p>
        </w:tc>
        <w:tc>
          <w:tcPr>
            <w:tcW w:w="4394" w:type="dxa"/>
          </w:tcPr>
          <w:p w14:paraId="50211403" w14:textId="77777777" w:rsidR="00C01AA3" w:rsidRPr="00330B11" w:rsidRDefault="00C01AA3" w:rsidP="00C01AA3">
            <w:proofErr w:type="gramStart"/>
            <w:r w:rsidRPr="00CD41A9">
              <w:t>Наименование проекта (программы)</w:t>
            </w:r>
            <w:proofErr w:type="gramEnd"/>
            <w:r w:rsidRPr="00CD41A9">
              <w:t xml:space="preserve"> в рамках которого проводится закупка. Краткое описание предмета закупки</w:t>
            </w:r>
          </w:p>
        </w:tc>
        <w:tc>
          <w:tcPr>
            <w:tcW w:w="4395" w:type="dxa"/>
          </w:tcPr>
          <w:p w14:paraId="200995A7" w14:textId="4AD8A02C" w:rsidR="00C01AA3" w:rsidRDefault="00C01AA3" w:rsidP="00C01AA3">
            <w:pPr>
              <w:rPr>
                <w:noProof/>
              </w:rPr>
            </w:pPr>
            <w:r>
              <w:rPr>
                <w:noProof/>
              </w:rPr>
              <w:t>Очистка ВЗП котлоагрегатов</w:t>
            </w:r>
          </w:p>
        </w:tc>
      </w:tr>
      <w:tr w:rsidR="00C01AA3" w:rsidRPr="000713B0" w14:paraId="4D974051" w14:textId="77777777" w:rsidTr="00F44FD8">
        <w:trPr>
          <w:trHeight w:val="709"/>
        </w:trPr>
        <w:tc>
          <w:tcPr>
            <w:tcW w:w="851" w:type="dxa"/>
          </w:tcPr>
          <w:p w14:paraId="783D1CDA" w14:textId="77777777" w:rsidR="00C01AA3" w:rsidRPr="000713B0" w:rsidRDefault="00C01AA3" w:rsidP="00C01AA3">
            <w:pPr>
              <w:pStyle w:val="119"/>
            </w:pPr>
          </w:p>
        </w:tc>
        <w:tc>
          <w:tcPr>
            <w:tcW w:w="4394" w:type="dxa"/>
          </w:tcPr>
          <w:p w14:paraId="5B88BD06" w14:textId="77777777" w:rsidR="00C01AA3" w:rsidRPr="00D325C9" w:rsidRDefault="00C01AA3" w:rsidP="00C01AA3">
            <w:r w:rsidRPr="00D325C9">
              <w:t>Рассмотрение альтернативных предложений</w:t>
            </w:r>
          </w:p>
        </w:tc>
        <w:tc>
          <w:tcPr>
            <w:tcW w:w="4395" w:type="dxa"/>
          </w:tcPr>
          <w:p w14:paraId="27C86353" w14:textId="242E2B67" w:rsidR="00C01AA3" w:rsidRPr="00D325C9" w:rsidRDefault="00C01AA3" w:rsidP="00C01AA3">
            <w:pPr>
              <w:rPr>
                <w:noProof/>
              </w:rPr>
            </w:pPr>
            <w:r>
              <w:rPr>
                <w:noProof/>
              </w:rPr>
              <w:t>нет</w:t>
            </w:r>
            <w:r w:rsidRPr="00D325C9">
              <w:rPr>
                <w:noProof/>
              </w:rPr>
              <w:fldChar w:fldCharType="begin"/>
            </w:r>
            <w:r w:rsidRPr="00D325C9">
              <w:rPr>
                <w:noProof/>
              </w:rPr>
              <w:instrText xml:space="preserve"> MERGEFIELD Рассмотрение_альтернативных_предложений </w:instrText>
            </w:r>
            <w:r w:rsidR="00CB4E1E">
              <w:rPr>
                <w:noProof/>
              </w:rPr>
              <w:fldChar w:fldCharType="separate"/>
            </w:r>
            <w:r w:rsidRPr="00D325C9">
              <w:rPr>
                <w:noProof/>
              </w:rPr>
              <w:fldChar w:fldCharType="end"/>
            </w:r>
          </w:p>
        </w:tc>
      </w:tr>
      <w:tr w:rsidR="00C01AA3" w:rsidRPr="000713B0" w14:paraId="070EFDD3" w14:textId="77777777" w:rsidTr="00F44FD8">
        <w:trPr>
          <w:trHeight w:val="709"/>
        </w:trPr>
        <w:tc>
          <w:tcPr>
            <w:tcW w:w="851" w:type="dxa"/>
          </w:tcPr>
          <w:p w14:paraId="3E8B431C" w14:textId="77777777" w:rsidR="00C01AA3" w:rsidRPr="000713B0" w:rsidRDefault="00C01AA3" w:rsidP="00C01AA3">
            <w:pPr>
              <w:pStyle w:val="119"/>
            </w:pPr>
          </w:p>
        </w:tc>
        <w:tc>
          <w:tcPr>
            <w:tcW w:w="4394" w:type="dxa"/>
          </w:tcPr>
          <w:p w14:paraId="7F9A6149" w14:textId="77777777" w:rsidR="00C01AA3" w:rsidRPr="002E30A6" w:rsidRDefault="00C01AA3" w:rsidP="00C01AA3">
            <w:r w:rsidRPr="002E30A6">
              <w:t>Делимость предмета закупки</w:t>
            </w:r>
          </w:p>
        </w:tc>
        <w:sdt>
          <w:sdtPr>
            <w:rPr>
              <w:noProof/>
            </w:rPr>
            <w:alias w:val="Делимость"/>
            <w:tag w:val="Делимость"/>
            <w:id w:val="499862702"/>
            <w:placeholder>
              <w:docPart w:val="20383778D7944BB6941D7E48331BEB33"/>
            </w:placeholder>
            <w15:color w:val="FFFF00"/>
          </w:sdtPr>
          <w:sdtEndPr/>
          <w:sdtContent>
            <w:tc>
              <w:tcPr>
                <w:tcW w:w="4395" w:type="dxa"/>
              </w:tcPr>
              <w:p w14:paraId="60931EBC" w14:textId="717215A9" w:rsidR="00C01AA3" w:rsidRPr="002E30A6" w:rsidRDefault="00C01AA3" w:rsidP="00C01AA3">
                <w:pPr>
                  <w:rPr>
                    <w:noProof/>
                  </w:rPr>
                </w:pPr>
                <w:r>
                  <w:rPr>
                    <w:noProof/>
                  </w:rPr>
                  <w:t>нет</w:t>
                </w:r>
              </w:p>
            </w:tc>
          </w:sdtContent>
        </w:sdt>
      </w:tr>
      <w:tr w:rsidR="00C01AA3" w:rsidRPr="000713B0" w14:paraId="5EABB75A" w14:textId="77777777" w:rsidTr="00F44FD8">
        <w:trPr>
          <w:trHeight w:val="20"/>
        </w:trPr>
        <w:tc>
          <w:tcPr>
            <w:tcW w:w="851" w:type="dxa"/>
          </w:tcPr>
          <w:p w14:paraId="652C2DDD" w14:textId="77777777" w:rsidR="00C01AA3" w:rsidRPr="000713B0" w:rsidRDefault="00C01AA3" w:rsidP="00C01AA3">
            <w:pPr>
              <w:pStyle w:val="119"/>
            </w:pPr>
          </w:p>
        </w:tc>
        <w:tc>
          <w:tcPr>
            <w:tcW w:w="4394" w:type="dxa"/>
          </w:tcPr>
          <w:p w14:paraId="6AE8698C" w14:textId="77777777" w:rsidR="00C01AA3" w:rsidRPr="00621399" w:rsidRDefault="00C01AA3" w:rsidP="00C01AA3">
            <w:pPr>
              <w:rPr>
                <w:lang w:val="en-US"/>
              </w:rPr>
            </w:pPr>
            <w:r w:rsidRPr="000713B0">
              <w:t>Способ закупки</w:t>
            </w:r>
          </w:p>
        </w:tc>
        <w:sdt>
          <w:sdtPr>
            <w:rPr>
              <w:noProof/>
            </w:rPr>
            <w:alias w:val="Способ закупки"/>
            <w:tag w:val="Способ закупки"/>
            <w:id w:val="1744752774"/>
            <w:placeholder>
              <w:docPart w:val="B34C50A622AF4FE5889331C72204AA4E"/>
            </w:placeholder>
            <w15:color w:val="FFFF00"/>
          </w:sdtPr>
          <w:sdtEndPr/>
          <w:sdtContent>
            <w:tc>
              <w:tcPr>
                <w:tcW w:w="4395" w:type="dxa"/>
              </w:tcPr>
              <w:p w14:paraId="71262022" w14:textId="1F56E640" w:rsidR="00C01AA3" w:rsidRPr="000713B0" w:rsidRDefault="00C01AA3" w:rsidP="00C01AA3">
                <w:pPr>
                  <w:rPr>
                    <w:noProof/>
                  </w:rPr>
                </w:pPr>
                <w:r>
                  <w:rPr>
                    <w:noProof/>
                  </w:rPr>
                  <w:t xml:space="preserve">Анализ предложений </w:t>
                </w:r>
                <w:r>
                  <w:rPr>
                    <w:noProof/>
                  </w:rPr>
                  <w:fldChar w:fldCharType="begin"/>
                </w:r>
                <w:r>
                  <w:rPr>
                    <w:noProof/>
                  </w:rPr>
                  <w:instrText xml:space="preserve"> MERGEFIELD  Способ_закупки  \* MERGEFORMAT </w:instrText>
                </w:r>
                <w:r w:rsidR="00CB4E1E">
                  <w:rPr>
                    <w:noProof/>
                  </w:rPr>
                  <w:fldChar w:fldCharType="separate"/>
                </w:r>
                <w:r>
                  <w:rPr>
                    <w:noProof/>
                  </w:rPr>
                  <w:fldChar w:fldCharType="end"/>
                </w:r>
              </w:p>
            </w:tc>
          </w:sdtContent>
        </w:sdt>
      </w:tr>
      <w:tr w:rsidR="00C01AA3" w:rsidRPr="000713B0" w14:paraId="43CBB6AB" w14:textId="77777777" w:rsidTr="00F44FD8">
        <w:tblPrEx>
          <w:tblLook w:val="0640" w:firstRow="0" w:lastRow="1" w:firstColumn="0" w:lastColumn="0" w:noHBand="1" w:noVBand="1"/>
        </w:tblPrEx>
        <w:trPr>
          <w:trHeight w:val="20"/>
        </w:trPr>
        <w:tc>
          <w:tcPr>
            <w:tcW w:w="851" w:type="dxa"/>
            <w:shd w:val="clear" w:color="auto" w:fill="FFFFCD" w:themeFill="background2"/>
          </w:tcPr>
          <w:p w14:paraId="7CA5F366" w14:textId="77777777" w:rsidR="00C01AA3" w:rsidRPr="000713B0" w:rsidRDefault="00C01AA3" w:rsidP="00C01AA3">
            <w:pPr>
              <w:pStyle w:val="119"/>
            </w:pPr>
          </w:p>
        </w:tc>
        <w:tc>
          <w:tcPr>
            <w:tcW w:w="4394" w:type="dxa"/>
            <w:shd w:val="clear" w:color="auto" w:fill="FFFFCD" w:themeFill="background2"/>
          </w:tcPr>
          <w:p w14:paraId="05778BFD" w14:textId="77777777" w:rsidR="00C01AA3" w:rsidRPr="008A3194" w:rsidRDefault="00C01AA3" w:rsidP="00C01AA3">
            <w:r>
              <w:t>Электронная площадка проведения закупки</w:t>
            </w:r>
            <w:r w:rsidRPr="00D00D40">
              <w:t xml:space="preserve"> </w:t>
            </w:r>
            <w:r>
              <w:t>(ЭТП)</w:t>
            </w:r>
          </w:p>
        </w:tc>
        <w:tc>
          <w:tcPr>
            <w:tcW w:w="4395" w:type="dxa"/>
            <w:shd w:val="clear" w:color="auto" w:fill="FFFFCD" w:themeFill="background2"/>
          </w:tcPr>
          <w:bookmarkStart w:id="2" w:name="ЭФ" w:displacedByCustomXml="next"/>
          <w:sdt>
            <w:sdtPr>
              <w:alias w:val="ЭТП и адрес ЭТП"/>
              <w:tag w:val="ЭТП и адрес ЭТП"/>
              <w:id w:val="186180814"/>
              <w:placeholder>
                <w:docPart w:val="AF1D2172D74C4201B65391452646D20E"/>
              </w:placeholder>
              <w15:color w:val="FFFF00"/>
            </w:sdtPr>
            <w:sdtEndPr/>
            <w:sdtContent>
              <w:sdt>
                <w:sdtPr>
                  <w:id w:val="-557935455"/>
                  <w:placeholder>
                    <w:docPart w:val="A79E33715F0E45B5A86EEBEC3A2A4EFE"/>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56422D2B" w14:textId="1E3D89A2" w:rsidR="00C01AA3" w:rsidRPr="00D32E1C" w:rsidRDefault="00C01AA3" w:rsidP="00C01AA3">
                    <w:pPr>
                      <w:rPr>
                        <w:highlight w:val="yellow"/>
                      </w:rPr>
                    </w:pPr>
                    <w:proofErr w:type="spellStart"/>
                    <w:r>
                      <w:t>СберБанк</w:t>
                    </w:r>
                    <w:proofErr w:type="spellEnd"/>
                    <w:r>
                      <w:t>-АСТ https://utp.sberbank-ast.ru/</w:t>
                    </w:r>
                  </w:p>
                </w:sdtContent>
              </w:sdt>
            </w:sdtContent>
          </w:sdt>
          <w:bookmarkEnd w:id="2" w:displacedByCustomXml="prev"/>
        </w:tc>
      </w:tr>
      <w:tr w:rsidR="00C01AA3" w:rsidRPr="000713B0" w14:paraId="0D2D7BB4" w14:textId="77777777" w:rsidTr="00F44FD8">
        <w:trPr>
          <w:trHeight w:val="20"/>
        </w:trPr>
        <w:tc>
          <w:tcPr>
            <w:tcW w:w="851" w:type="dxa"/>
          </w:tcPr>
          <w:p w14:paraId="792B951C" w14:textId="77777777" w:rsidR="00C01AA3" w:rsidRPr="000713B0" w:rsidRDefault="00C01AA3" w:rsidP="00C01AA3">
            <w:pPr>
              <w:pStyle w:val="119"/>
            </w:pPr>
          </w:p>
        </w:tc>
        <w:tc>
          <w:tcPr>
            <w:tcW w:w="4394" w:type="dxa"/>
          </w:tcPr>
          <w:p w14:paraId="18044EF5" w14:textId="77777777" w:rsidR="00C01AA3" w:rsidRPr="00164235" w:rsidRDefault="00C01AA3" w:rsidP="00C01AA3">
            <w:r>
              <w:t xml:space="preserve">Технический специалист (для </w:t>
            </w:r>
            <w:r w:rsidRPr="000713B0">
              <w:t>вопрос</w:t>
            </w:r>
            <w:r>
              <w:t>ов об объекте закупки)</w:t>
            </w:r>
          </w:p>
        </w:tc>
        <w:tc>
          <w:tcPr>
            <w:tcW w:w="4395" w:type="dxa"/>
          </w:tcPr>
          <w:p w14:paraId="7855C32D" w14:textId="5645E84A" w:rsidR="00C01AA3" w:rsidRDefault="00C01AA3" w:rsidP="00C01AA3">
            <w:r>
              <w:rPr>
                <w:noProof/>
              </w:rPr>
              <w:t>Барахтенко Сергей Михайлович</w:t>
            </w:r>
          </w:p>
        </w:tc>
      </w:tr>
      <w:tr w:rsidR="00C01AA3" w:rsidRPr="000713B0" w14:paraId="01AD83EB" w14:textId="77777777" w:rsidTr="00F44FD8">
        <w:trPr>
          <w:trHeight w:val="20"/>
        </w:trPr>
        <w:tc>
          <w:tcPr>
            <w:tcW w:w="851" w:type="dxa"/>
          </w:tcPr>
          <w:p w14:paraId="24EF60AA" w14:textId="77777777" w:rsidR="00C01AA3" w:rsidRPr="000713B0" w:rsidRDefault="00C01AA3" w:rsidP="00C01AA3">
            <w:pPr>
              <w:pStyle w:val="119"/>
            </w:pPr>
          </w:p>
        </w:tc>
        <w:tc>
          <w:tcPr>
            <w:tcW w:w="4394" w:type="dxa"/>
          </w:tcPr>
          <w:p w14:paraId="0E5C1D0C" w14:textId="77777777" w:rsidR="00C01AA3" w:rsidRPr="000713B0" w:rsidRDefault="00C01AA3" w:rsidP="00C01AA3">
            <w:r>
              <w:t>Телефон технического специалиста</w:t>
            </w:r>
          </w:p>
        </w:tc>
        <w:sdt>
          <w:sdtPr>
            <w:alias w:val="Телефон тех. специалиста"/>
            <w:tag w:val="Телефон тех. специалиста"/>
            <w:id w:val="105236258"/>
            <w:placeholder>
              <w:docPart w:val="2A1607F7D7E64A3C857848F46913CB3D"/>
            </w:placeholder>
            <w15:color w:val="FFFF00"/>
          </w:sdtPr>
          <w:sdtEndPr/>
          <w:sdtContent>
            <w:tc>
              <w:tcPr>
                <w:tcW w:w="4395" w:type="dxa"/>
              </w:tcPr>
              <w:p w14:paraId="7ED30D2D" w14:textId="4E5BCA26" w:rsidR="00C01AA3" w:rsidRPr="000713B0" w:rsidRDefault="00C01AA3" w:rsidP="00C01AA3">
                <w:r>
                  <w:rPr>
                    <w:noProof/>
                  </w:rPr>
                  <w:fldChar w:fldCharType="begin"/>
                </w:r>
                <w:r>
                  <w:rPr>
                    <w:noProof/>
                  </w:rPr>
                  <w:instrText xml:space="preserve"> MERGEFIELD "Телефон_технического_специалиста"</w:instrText>
                </w:r>
                <w:r>
                  <w:rPr>
                    <w:noProof/>
                  </w:rPr>
                  <w:fldChar w:fldCharType="separate"/>
                </w:r>
                <w:r>
                  <w:rPr>
                    <w:noProof/>
                  </w:rPr>
                  <w:t>«</w:t>
                </w:r>
                <w:r>
                  <w:t xml:space="preserve"> </w:t>
                </w:r>
                <w:sdt>
                  <w:sdtPr>
                    <w:alias w:val="Телефон тех. специалиста"/>
                    <w:tag w:val="Телефон тех. специалиста"/>
                    <w:id w:val="1992355299"/>
                    <w:placeholder>
                      <w:docPart w:val="C0EA5A10A170400BAE59798B2E17AFD1"/>
                    </w:placeholder>
                    <w15:color w:val="FFFF00"/>
                  </w:sdtPr>
                  <w:sdtEndPr/>
                  <w:sdtContent>
                    <w:r>
                      <w:t>83955 503-380</w:t>
                    </w:r>
                    <w:r>
                      <w:rPr>
                        <w:noProof/>
                      </w:rPr>
                      <w:fldChar w:fldCharType="begin"/>
                    </w:r>
                    <w:r>
                      <w:rPr>
                        <w:noProof/>
                      </w:rPr>
                      <w:instrText xml:space="preserve"> MERGEFIELD "Телефон_технического_специалиста"</w:instrText>
                    </w:r>
                    <w:r w:rsidR="00CB4E1E">
                      <w:rPr>
                        <w:noProof/>
                      </w:rPr>
                      <w:fldChar w:fldCharType="separate"/>
                    </w:r>
                    <w:r>
                      <w:rPr>
                        <w:noProof/>
                      </w:rPr>
                      <w:fldChar w:fldCharType="end"/>
                    </w:r>
                  </w:sdtContent>
                </w:sdt>
                <w:r>
                  <w:rPr>
                    <w:noProof/>
                  </w:rPr>
                  <w:t xml:space="preserve"> </w:t>
                </w:r>
                <w:r>
                  <w:rPr>
                    <w:noProof/>
                  </w:rPr>
                  <w:fldChar w:fldCharType="end"/>
                </w:r>
              </w:p>
            </w:tc>
          </w:sdtContent>
        </w:sdt>
      </w:tr>
      <w:tr w:rsidR="00C01AA3" w:rsidRPr="000713B0" w14:paraId="034CCBDE" w14:textId="77777777" w:rsidTr="00F44FD8">
        <w:trPr>
          <w:trHeight w:val="20"/>
        </w:trPr>
        <w:tc>
          <w:tcPr>
            <w:tcW w:w="851" w:type="dxa"/>
          </w:tcPr>
          <w:p w14:paraId="78AA788D" w14:textId="77777777" w:rsidR="00C01AA3" w:rsidRPr="000713B0" w:rsidRDefault="00C01AA3" w:rsidP="00C01AA3">
            <w:pPr>
              <w:pStyle w:val="119"/>
            </w:pPr>
          </w:p>
        </w:tc>
        <w:tc>
          <w:tcPr>
            <w:tcW w:w="4394" w:type="dxa"/>
          </w:tcPr>
          <w:p w14:paraId="3EDFC38B" w14:textId="77777777" w:rsidR="00C01AA3" w:rsidRPr="00621399" w:rsidRDefault="00C01AA3" w:rsidP="00C01AA3">
            <w:r>
              <w:t>Электронная почта технического специалиста</w:t>
            </w:r>
          </w:p>
        </w:tc>
        <w:sdt>
          <w:sdtPr>
            <w:alias w:val="Эл. почта тех. специалиста"/>
            <w:tag w:val="Эл. почта тех. специалиста"/>
            <w:id w:val="-696236927"/>
            <w:placeholder>
              <w:docPart w:val="F271E69D65344AF1B764B23239E0DD13"/>
            </w:placeholder>
            <w15:color w:val="FFFF00"/>
          </w:sdtPr>
          <w:sdtEndPr/>
          <w:sdtContent>
            <w:tc>
              <w:tcPr>
                <w:tcW w:w="4395" w:type="dxa"/>
              </w:tcPr>
              <w:p w14:paraId="0B83E4D2" w14:textId="77777777" w:rsidR="00C01AA3" w:rsidRDefault="00C01AA3" w:rsidP="00C01AA3">
                <w:pPr>
                  <w:jc w:val="both"/>
                  <w:outlineLvl w:val="0"/>
                </w:pPr>
                <w:r>
                  <w:rPr>
                    <w:noProof/>
                  </w:rPr>
                  <w:fldChar w:fldCharType="begin"/>
                </w:r>
                <w:r>
                  <w:rPr>
                    <w:noProof/>
                  </w:rPr>
                  <w:instrText xml:space="preserve"> MERGEFIELD "Электронная_почта_технического_специалис" </w:instrText>
                </w:r>
                <w:r>
                  <w:rPr>
                    <w:noProof/>
                  </w:rPr>
                  <w:fldChar w:fldCharType="separate"/>
                </w:r>
                <w:r>
                  <w:rPr>
                    <w:noProof/>
                  </w:rPr>
                  <w:t>«</w:t>
                </w:r>
                <w:r>
                  <w:t xml:space="preserve"> </w:t>
                </w:r>
              </w:p>
              <w:sdt>
                <w:sdtPr>
                  <w:alias w:val="Эл. почта куратора закупки"/>
                  <w:tag w:val="Эл. почта куратора закупки"/>
                  <w:id w:val="-293679398"/>
                  <w:placeholder>
                    <w:docPart w:val="E806A2AB00114A9AB5FFED60BD5185D1"/>
                  </w:placeholder>
                  <w15:color w:val="FFFF00"/>
                </w:sdtPr>
                <w:sdtEndPr/>
                <w:sdtContent>
                  <w:p w14:paraId="696B8823" w14:textId="6359EA71" w:rsidR="00C01AA3" w:rsidRPr="00FE660C" w:rsidRDefault="00C01AA3" w:rsidP="00C01AA3">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Barakhtenko</w:t>
                    </w:r>
                    <w:r>
                      <w:rPr>
                        <w:sz w:val="24"/>
                        <w:szCs w:val="24"/>
                        <w:lang w:eastAsia="ru-RU"/>
                      </w:rPr>
                      <w:t>_</w:t>
                    </w:r>
                    <w:r>
                      <w:rPr>
                        <w:sz w:val="24"/>
                        <w:szCs w:val="24"/>
                        <w:lang w:val="en-US" w:eastAsia="ru-RU"/>
                      </w:rPr>
                      <w:t>SM</w:t>
                    </w:r>
                    <w:r>
                      <w:rPr>
                        <w:sz w:val="24"/>
                        <w:szCs w:val="24"/>
                        <w:lang w:eastAsia="ru-RU"/>
                      </w:rPr>
                      <w:t>@</w:t>
                    </w:r>
                    <w:r w:rsidRPr="00FE660C">
                      <w:rPr>
                        <w:sz w:val="24"/>
                        <w:szCs w:val="24"/>
                        <w:lang w:eastAsia="ru-RU"/>
                      </w:rPr>
                      <w:t>baikalenergy.com</w:t>
                    </w:r>
                  </w:p>
                  <w:p w14:paraId="758A0072" w14:textId="77777777" w:rsidR="00C01AA3" w:rsidRDefault="00C01AA3" w:rsidP="00C01AA3">
                    <w:r w:rsidRPr="00FE660C">
                      <w:rPr>
                        <w:noProof/>
                      </w:rPr>
                      <w:fldChar w:fldCharType="end"/>
                    </w:r>
                  </w:p>
                </w:sdtContent>
              </w:sdt>
              <w:p w14:paraId="295D81E4" w14:textId="045E624C" w:rsidR="00C01AA3" w:rsidRDefault="00C01AA3" w:rsidP="00C01AA3">
                <w:r>
                  <w:rPr>
                    <w:noProof/>
                  </w:rPr>
                  <w:fldChar w:fldCharType="end"/>
                </w:r>
              </w:p>
            </w:tc>
          </w:sdtContent>
        </w:sdt>
      </w:tr>
      <w:tr w:rsidR="00C01AA3" w:rsidRPr="000713B0" w14:paraId="4E620039" w14:textId="77777777" w:rsidTr="00F44FD8">
        <w:trPr>
          <w:trHeight w:val="20"/>
        </w:trPr>
        <w:tc>
          <w:tcPr>
            <w:tcW w:w="851" w:type="dxa"/>
          </w:tcPr>
          <w:p w14:paraId="3435B46E" w14:textId="77777777" w:rsidR="00C01AA3" w:rsidRPr="000713B0" w:rsidRDefault="00C01AA3" w:rsidP="00C01AA3">
            <w:pPr>
              <w:pStyle w:val="119"/>
            </w:pPr>
          </w:p>
        </w:tc>
        <w:tc>
          <w:tcPr>
            <w:tcW w:w="4394" w:type="dxa"/>
          </w:tcPr>
          <w:p w14:paraId="0B579CF5" w14:textId="77777777" w:rsidR="00C01AA3" w:rsidRDefault="00C01AA3" w:rsidP="00C01AA3">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11D5B838EA8E474C8D8A4097FA677AB9"/>
            </w:placeholder>
            <w15:color w:val="FFFF00"/>
          </w:sdtPr>
          <w:sdtEndPr/>
          <w:sdtContent>
            <w:tc>
              <w:tcPr>
                <w:tcW w:w="4395" w:type="dxa"/>
              </w:tcPr>
              <w:p w14:paraId="3B2D27F0" w14:textId="2ADFE2C0" w:rsidR="00C01AA3" w:rsidRDefault="00C01AA3" w:rsidP="00C01AA3">
                <w:pPr>
                  <w:rPr>
                    <w:noProof/>
                  </w:rPr>
                </w:pPr>
                <w:r>
                  <w:rPr>
                    <w:noProof/>
                  </w:rPr>
                  <w:fldChar w:fldCharType="begin"/>
                </w:r>
                <w:r>
                  <w:rPr>
                    <w:noProof/>
                  </w:rPr>
                  <w:instrText xml:space="preserve"> MERGEFIELD "Куратор_закупки" </w:instrText>
                </w:r>
                <w:r>
                  <w:rPr>
                    <w:noProof/>
                  </w:rPr>
                  <w:fldChar w:fldCharType="separate"/>
                </w:r>
                <w:r>
                  <w:rPr>
                    <w:noProof/>
                  </w:rPr>
                  <w:t>Шарымова Ирина Никоалевна</w:t>
                </w:r>
                <w:r>
                  <w:rPr>
                    <w:noProof/>
                  </w:rPr>
                  <w:fldChar w:fldCharType="end"/>
                </w:r>
              </w:p>
            </w:tc>
          </w:sdtContent>
        </w:sdt>
      </w:tr>
      <w:tr w:rsidR="00C01AA3" w:rsidRPr="000713B0" w14:paraId="2A48FE14" w14:textId="77777777" w:rsidTr="00F44FD8">
        <w:trPr>
          <w:trHeight w:val="20"/>
        </w:trPr>
        <w:tc>
          <w:tcPr>
            <w:tcW w:w="851" w:type="dxa"/>
          </w:tcPr>
          <w:p w14:paraId="20AF62FA" w14:textId="77777777" w:rsidR="00C01AA3" w:rsidRPr="000713B0" w:rsidRDefault="00C01AA3" w:rsidP="00C01AA3">
            <w:pPr>
              <w:pStyle w:val="119"/>
            </w:pPr>
          </w:p>
        </w:tc>
        <w:tc>
          <w:tcPr>
            <w:tcW w:w="4394" w:type="dxa"/>
          </w:tcPr>
          <w:p w14:paraId="0374C340" w14:textId="77777777" w:rsidR="00C01AA3" w:rsidRPr="000713B0" w:rsidRDefault="00C01AA3" w:rsidP="00C01AA3">
            <w:r>
              <w:t xml:space="preserve">Телефон куратора закупки </w:t>
            </w:r>
          </w:p>
        </w:tc>
        <w:sdt>
          <w:sdtPr>
            <w:alias w:val="Телефон куратора закупки"/>
            <w:tag w:val="Телефон куратора закупки"/>
            <w:id w:val="584111768"/>
            <w:placeholder>
              <w:docPart w:val="23AA560085834452AE754AA19751147E"/>
            </w:placeholder>
            <w15:color w:val="FFFF00"/>
          </w:sdtPr>
          <w:sdtEndPr/>
          <w:sdtContent>
            <w:tc>
              <w:tcPr>
                <w:tcW w:w="4395" w:type="dxa"/>
              </w:tcPr>
              <w:p w14:paraId="31732B18" w14:textId="6B8CCA86" w:rsidR="00C01AA3" w:rsidRPr="000713B0" w:rsidRDefault="00C01AA3" w:rsidP="00C01AA3">
                <w:r>
                  <w:rPr>
                    <w:noProof/>
                  </w:rPr>
                  <w:fldChar w:fldCharType="begin"/>
                </w:r>
                <w:r>
                  <w:rPr>
                    <w:noProof/>
                  </w:rPr>
                  <w:instrText xml:space="preserve"> MERGEFIELD "Телефон_куратора_закупки" </w:instrText>
                </w:r>
                <w:r>
                  <w:rPr>
                    <w:noProof/>
                  </w:rPr>
                  <w:fldChar w:fldCharType="separate"/>
                </w:r>
                <w:r>
                  <w:rPr>
                    <w:noProof/>
                  </w:rPr>
                  <w:t>«83955503-561</w:t>
                </w:r>
                <w:r>
                  <w:rPr>
                    <w:noProof/>
                  </w:rPr>
                  <w:fldChar w:fldCharType="end"/>
                </w:r>
              </w:p>
            </w:tc>
          </w:sdtContent>
        </w:sdt>
      </w:tr>
      <w:tr w:rsidR="00C01AA3" w:rsidRPr="000713B0" w14:paraId="32117182" w14:textId="77777777" w:rsidTr="00F44FD8">
        <w:trPr>
          <w:trHeight w:val="20"/>
        </w:trPr>
        <w:tc>
          <w:tcPr>
            <w:tcW w:w="851" w:type="dxa"/>
          </w:tcPr>
          <w:p w14:paraId="4D480E3F" w14:textId="77777777" w:rsidR="00C01AA3" w:rsidRPr="000713B0" w:rsidRDefault="00C01AA3" w:rsidP="00C01AA3">
            <w:pPr>
              <w:pStyle w:val="119"/>
            </w:pPr>
          </w:p>
        </w:tc>
        <w:tc>
          <w:tcPr>
            <w:tcW w:w="4394" w:type="dxa"/>
          </w:tcPr>
          <w:p w14:paraId="60575D94" w14:textId="77777777" w:rsidR="00C01AA3" w:rsidRDefault="00C01AA3" w:rsidP="00C01AA3">
            <w:r>
              <w:t>Электронная почта куратора закупки</w:t>
            </w:r>
          </w:p>
        </w:tc>
        <w:sdt>
          <w:sdtPr>
            <w:alias w:val="Эл. почта куратора закупки"/>
            <w:tag w:val="Эл. почта куратора закупки"/>
            <w:id w:val="983200101"/>
            <w:placeholder>
              <w:docPart w:val="AFFF29E2232148C0A793032FCC7FFE78"/>
            </w:placeholder>
            <w15:color w:val="FFFF00"/>
          </w:sdtPr>
          <w:sdtEndPr/>
          <w:sdtContent>
            <w:tc>
              <w:tcPr>
                <w:tcW w:w="4395" w:type="dxa"/>
              </w:tcPr>
              <w:p w14:paraId="4F9DBE62" w14:textId="77777777" w:rsidR="00C01AA3" w:rsidRDefault="00C01AA3" w:rsidP="00C01AA3">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t xml:space="preserve"> </w:t>
                </w:r>
              </w:p>
              <w:sdt>
                <w:sdtPr>
                  <w:alias w:val="Эл. почта куратора закупки"/>
                  <w:tag w:val="Эл. почта куратора закупки"/>
                  <w:id w:val="1631206213"/>
                  <w:placeholder>
                    <w:docPart w:val="8905B472EB254FD299AD77EE1D3B70ED"/>
                  </w:placeholder>
                  <w15:color w:val="FFFF00"/>
                </w:sdtPr>
                <w:sdtEndPr/>
                <w:sdtContent>
                  <w:p w14:paraId="719D9163" w14:textId="77777777" w:rsidR="00C01AA3" w:rsidRPr="00FE660C" w:rsidRDefault="00C01AA3" w:rsidP="00C01AA3">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44DF705C" w14:textId="77777777" w:rsidR="00C01AA3" w:rsidRDefault="00C01AA3" w:rsidP="00C01AA3">
                    <w:r w:rsidRPr="00FE660C">
                      <w:rPr>
                        <w:noProof/>
                      </w:rPr>
                      <w:fldChar w:fldCharType="end"/>
                    </w:r>
                  </w:p>
                </w:sdtContent>
              </w:sdt>
              <w:p w14:paraId="12ADD6AD" w14:textId="4AE65AC1" w:rsidR="00C01AA3" w:rsidRDefault="00C01AA3" w:rsidP="00C01AA3">
                <w:r>
                  <w:rPr>
                    <w:noProof/>
                  </w:rPr>
                  <w:fldChar w:fldCharType="end"/>
                </w:r>
              </w:p>
            </w:tc>
          </w:sdtContent>
        </w:sdt>
      </w:tr>
      <w:tr w:rsidR="00C01AA3" w:rsidRPr="000713B0" w14:paraId="5A2D13EC" w14:textId="77777777" w:rsidTr="00F44FD8">
        <w:trPr>
          <w:trHeight w:val="20"/>
        </w:trPr>
        <w:tc>
          <w:tcPr>
            <w:tcW w:w="851" w:type="dxa"/>
          </w:tcPr>
          <w:p w14:paraId="623C46B7" w14:textId="77777777" w:rsidR="00C01AA3" w:rsidRPr="000713B0" w:rsidRDefault="00C01AA3" w:rsidP="00C01AA3">
            <w:pPr>
              <w:pStyle w:val="119"/>
            </w:pPr>
          </w:p>
        </w:tc>
        <w:tc>
          <w:tcPr>
            <w:tcW w:w="4394" w:type="dxa"/>
          </w:tcPr>
          <w:p w14:paraId="3D71C70D" w14:textId="77777777" w:rsidR="00C01AA3" w:rsidRPr="00705864" w:rsidRDefault="00C01AA3" w:rsidP="00C01AA3">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F8E7F38C4DCB4E639E0D74350403CA8B"/>
            </w:placeholder>
            <w15:color w:val="FFFF00"/>
          </w:sdtPr>
          <w:sdtEndPr/>
          <w:sdtContent>
            <w:sdt>
              <w:sdtPr>
                <w:alias w:val="Адрес местонахождения (юр. адрес) заказчика"/>
                <w:tag w:val="Адрес местонахождения (юр. адрес) заказчика"/>
                <w:id w:val="834884476"/>
                <w:placeholder>
                  <w:docPart w:val="18DA3B4F00AB4D25BF4D8C76D32B62AF"/>
                </w:placeholder>
                <w15:color w:val="FFFF00"/>
              </w:sdtPr>
              <w:sdtEndPr/>
              <w:sdtContent>
                <w:tc>
                  <w:tcPr>
                    <w:tcW w:w="4395" w:type="dxa"/>
                  </w:tcPr>
                  <w:p w14:paraId="50EE1F21" w14:textId="7FDCA548" w:rsidR="00C01AA3" w:rsidRPr="000713B0" w:rsidRDefault="00CB4E1E" w:rsidP="00C01AA3">
                    <w:sdt>
                      <w:sdtPr>
                        <w:alias w:val="Адрес местонахождения (юр. адрес) заказчика"/>
                        <w:tag w:val="Адрес местонахождения (юр. адрес) заказчика"/>
                        <w:id w:val="-667943275"/>
                        <w:placeholder>
                          <w:docPart w:val="00BA46B122FD49FBB4B46444C8C7E002"/>
                        </w:placeholder>
                        <w15:color w:val="FFFF00"/>
                      </w:sdtPr>
                      <w:sdtEndPr/>
                      <w:sdtContent>
                        <w:r w:rsidR="005F61F4">
                          <w:rPr>
                            <w:noProof/>
                          </w:rPr>
                          <w:fldChar w:fldCharType="begin"/>
                        </w:r>
                        <w:r w:rsidR="005F61F4">
                          <w:rPr>
                            <w:noProof/>
                          </w:rPr>
                          <w:instrText xml:space="preserve"> MERGEFIELD "Местонахождение_заказчика" </w:instrText>
                        </w:r>
                        <w:r w:rsidR="005F61F4">
                          <w:rPr>
                            <w:noProof/>
                          </w:rPr>
                          <w:fldChar w:fldCharType="separate"/>
                        </w:r>
                        <w:r w:rsidR="005F61F4">
                          <w:t xml:space="preserve"> </w:t>
                        </w:r>
                        <w:sdt>
                          <w:sdtPr>
                            <w:alias w:val="Адрес местонахождения (юр. адрес) заказчика"/>
                            <w:tag w:val="Адрес местонахождения (юр. адрес) заказчика"/>
                            <w:id w:val="28685171"/>
                            <w:placeholder>
                              <w:docPart w:val="39AFEB521B874963AD01D78E8B7CAEB2"/>
                            </w:placeholder>
                            <w15:color w:val="FFFF00"/>
                          </w:sdtPr>
                          <w:sdtEndPr/>
                          <w:sdtContent>
                            <w:r w:rsidR="005F61F4">
                              <w:rPr>
                                <w:noProof/>
                              </w:rPr>
                              <w:fldChar w:fldCharType="begin"/>
                            </w:r>
                            <w:r w:rsidR="005F61F4">
                              <w:rPr>
                                <w:noProof/>
                              </w:rPr>
                              <w:instrText xml:space="preserve"> MERGEFIELD "Местонахождение_заказчика" </w:instrText>
                            </w:r>
                            <w:r w:rsidR="005F61F4">
                              <w:rPr>
                                <w:noProof/>
                              </w:rPr>
                              <w:fldChar w:fldCharType="separate"/>
                            </w:r>
                            <w:r w:rsidR="005F61F4">
                              <w:rPr>
                                <w:noProof/>
                              </w:rPr>
                              <w:t>665800</w:t>
                            </w:r>
                            <w:r w:rsidR="005F61F4">
                              <w:rPr>
                                <w:noProof/>
                              </w:rPr>
                              <w:fldChar w:fldCharType="end"/>
                            </w:r>
                            <w:r w:rsidR="005F61F4">
                              <w:rPr>
                                <w:noProof/>
                              </w:rPr>
                              <w:t xml:space="preserve"> Иркутская область, город Ангарск, Второй промышленный массив, квартал 17 стр.163, ТЭЦ-9</w:t>
                            </w:r>
                          </w:sdtContent>
                        </w:sdt>
                        <w:r w:rsidR="005F61F4">
                          <w:rPr>
                            <w:noProof/>
                          </w:rPr>
                          <w:t xml:space="preserve"> </w:t>
                        </w:r>
                        <w:r w:rsidR="005F61F4">
                          <w:rPr>
                            <w:noProof/>
                          </w:rPr>
                          <w:fldChar w:fldCharType="end"/>
                        </w:r>
                      </w:sdtContent>
                    </w:sdt>
                    <w:r w:rsidR="005F61F4">
                      <w:rPr>
                        <w:noProof/>
                      </w:rPr>
                      <w:t xml:space="preserve"> </w:t>
                    </w:r>
                  </w:p>
                </w:tc>
              </w:sdtContent>
            </w:sdt>
          </w:sdtContent>
        </w:sdt>
      </w:tr>
      <w:tr w:rsidR="00C01AA3" w:rsidRPr="000713B0" w14:paraId="474DEADE" w14:textId="77777777" w:rsidTr="00F44FD8">
        <w:trPr>
          <w:trHeight w:val="20"/>
        </w:trPr>
        <w:tc>
          <w:tcPr>
            <w:tcW w:w="851" w:type="dxa"/>
          </w:tcPr>
          <w:p w14:paraId="0E6223E6" w14:textId="77777777" w:rsidR="00C01AA3" w:rsidRPr="000713B0" w:rsidRDefault="00C01AA3" w:rsidP="00C01AA3">
            <w:pPr>
              <w:pStyle w:val="119"/>
            </w:pPr>
          </w:p>
        </w:tc>
        <w:tc>
          <w:tcPr>
            <w:tcW w:w="4394" w:type="dxa"/>
          </w:tcPr>
          <w:p w14:paraId="6607D5E4" w14:textId="77777777" w:rsidR="00C01AA3" w:rsidRPr="000713B0" w:rsidRDefault="00C01AA3" w:rsidP="00C01AA3">
            <w:r>
              <w:t>П</w:t>
            </w:r>
            <w:r w:rsidRPr="000713B0">
              <w:t>очтовый адрес заказчика</w:t>
            </w:r>
          </w:p>
        </w:tc>
        <w:sdt>
          <w:sdtPr>
            <w:alias w:val="Почтовый адрес заказчика"/>
            <w:tag w:val="Почтовый адрес заказчика"/>
            <w:id w:val="1594668391"/>
            <w:placeholder>
              <w:docPart w:val="84BE91868C7748A7A9F2A8D942D455CE"/>
            </w:placeholder>
            <w15:color w:val="FFFF00"/>
          </w:sdtPr>
          <w:sdtEndPr/>
          <w:sdtContent>
            <w:tc>
              <w:tcPr>
                <w:tcW w:w="4395" w:type="dxa"/>
              </w:tcPr>
              <w:p w14:paraId="55A57387" w14:textId="3C7DD85D" w:rsidR="00C01AA3" w:rsidRDefault="00CB4E1E" w:rsidP="00C01AA3">
                <w:sdt>
                  <w:sdtPr>
                    <w:alias w:val="Почтовый адрес заказчика"/>
                    <w:tag w:val="Почтовый адрес заказчика"/>
                    <w:id w:val="291948375"/>
                    <w:placeholder>
                      <w:docPart w:val="6DBB86A6DFCE4516B51B1AFC6498A221"/>
                    </w:placeholder>
                    <w15:color w:val="FFFF00"/>
                  </w:sdtPr>
                  <w:sdtEndPr/>
                  <w:sdtContent>
                    <w:r w:rsidR="005F61F4">
                      <w:rPr>
                        <w:noProof/>
                      </w:rPr>
                      <w:fldChar w:fldCharType="begin"/>
                    </w:r>
                    <w:r w:rsidR="005F61F4">
                      <w:rPr>
                        <w:noProof/>
                      </w:rPr>
                      <w:instrText xml:space="preserve"> MERGEFIELD "Почтовый_адрес_заказчика" </w:instrText>
                    </w:r>
                    <w:r w:rsidR="005F61F4">
                      <w:rPr>
                        <w:noProof/>
                      </w:rPr>
                      <w:fldChar w:fldCharType="separate"/>
                    </w:r>
                    <w:r w:rsidR="005F61F4">
                      <w:rPr>
                        <w:noProof/>
                      </w:rPr>
                      <w:t>665821 Иркутская область, город Ангарск, а/я 5572</w:t>
                    </w:r>
                    <w:r w:rsidR="005F61F4">
                      <w:rPr>
                        <w:noProof/>
                      </w:rPr>
                      <w:fldChar w:fldCharType="end"/>
                    </w:r>
                  </w:sdtContent>
                </w:sdt>
                <w:r w:rsidR="005F61F4">
                  <w:rPr>
                    <w:noProof/>
                  </w:rPr>
                  <w:t>»</w:t>
                </w:r>
              </w:p>
            </w:tc>
          </w:sdtContent>
        </w:sdt>
      </w:tr>
      <w:tr w:rsidR="00C01AA3" w:rsidRPr="000713B0" w14:paraId="75450200" w14:textId="77777777" w:rsidTr="00F44FD8">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133824E9" w14:textId="77777777" w:rsidR="00C01AA3" w:rsidRPr="000713B0" w:rsidRDefault="00C01AA3" w:rsidP="00C01AA3">
            <w:pPr>
              <w:pStyle w:val="119"/>
            </w:pPr>
          </w:p>
        </w:tc>
        <w:tc>
          <w:tcPr>
            <w:tcW w:w="4394" w:type="dxa"/>
          </w:tcPr>
          <w:p w14:paraId="6BECC573" w14:textId="77777777" w:rsidR="00C01AA3" w:rsidRPr="000713B0" w:rsidRDefault="00C01AA3" w:rsidP="00C01AA3">
            <w:r w:rsidRPr="000713B0">
              <w:t>Адрес электронной почты заказчика</w:t>
            </w:r>
          </w:p>
        </w:tc>
        <w:sdt>
          <w:sdtPr>
            <w:alias w:val="Адрес эл. почты заказчика"/>
            <w:tag w:val="Адрес эл. почты заказчика"/>
            <w:id w:val="49896358"/>
            <w:placeholder>
              <w:docPart w:val="73FBCE4E26074636AA0F35E604D7F50D"/>
            </w:placeholder>
            <w15:color w:val="FFFF00"/>
          </w:sdtPr>
          <w:sdtEndPr/>
          <w:sdtContent>
            <w:tc>
              <w:tcPr>
                <w:tcW w:w="4395" w:type="dxa"/>
              </w:tcPr>
              <w:p w14:paraId="755FBF91" w14:textId="5939C984" w:rsidR="00C01AA3" w:rsidRPr="000713B0" w:rsidRDefault="005F61F4" w:rsidP="00C01AA3">
                <w:r w:rsidRPr="00077A07">
                  <w:rPr>
                    <w:noProof/>
                    <w:color w:val="1F4E79"/>
                    <w:sz w:val="22"/>
                    <w:szCs w:val="22"/>
                    <w:lang w:val="en-US"/>
                  </w:rPr>
                  <w:t>office</w:t>
                </w:r>
                <w:r>
                  <w:t>_</w:t>
                </w:r>
                <w:sdt>
                  <w:sdtPr>
                    <w:alias w:val="Адрес эл. почты заказчика"/>
                    <w:tag w:val="Адрес эл. почты заказчика"/>
                    <w:id w:val="1739969447"/>
                    <w:placeholder>
                      <w:docPart w:val="22F96CBD44FE4717AE55D3C4373ACAD9"/>
                    </w:placeholder>
                    <w15:color w:val="FFFF00"/>
                  </w:sdtPr>
                  <w:sdtEndPr/>
                  <w:sdtContent>
                    <w:r>
                      <w:rPr>
                        <w:noProof/>
                      </w:rPr>
                      <w:fldChar w:fldCharType="begin"/>
                    </w:r>
                    <w:r>
                      <w:rPr>
                        <w:noProof/>
                      </w:rPr>
                      <w:instrText xml:space="preserve"> MERGEFIELD "Адрес_электронной_почты_заказчика" </w:instrText>
                    </w:r>
                    <w:r>
                      <w:rPr>
                        <w:noProof/>
                      </w:rPr>
                      <w:fldChar w:fldCharType="separate"/>
                    </w:r>
                    <w:r>
                      <w:rPr>
                        <w:noProof/>
                      </w:rPr>
                      <w:t>tec9</w:t>
                    </w:r>
                    <w:r w:rsidRPr="00D02D00">
                      <w:rPr>
                        <w:rFonts w:ascii="Times New Roman" w:hAnsi="Times New Roman" w:cs="Times New Roman"/>
                        <w:sz w:val="24"/>
                        <w:szCs w:val="24"/>
                      </w:rPr>
                      <w:t>@baikalenergy.com</w:t>
                    </w:r>
                    <w:r>
                      <w:rPr>
                        <w:noProof/>
                      </w:rPr>
                      <w:fldChar w:fldCharType="end"/>
                    </w:r>
                  </w:sdtContent>
                </w:sdt>
                <w:r>
                  <w:rPr>
                    <w:noProof/>
                  </w:rPr>
                  <w:t xml:space="preserve"> </w:t>
                </w:r>
                <w:r w:rsidR="00C01AA3">
                  <w:rPr>
                    <w:noProof/>
                  </w:rPr>
                  <w:fldChar w:fldCharType="begin"/>
                </w:r>
                <w:r w:rsidR="00C01AA3">
                  <w:rPr>
                    <w:noProof/>
                  </w:rPr>
                  <w:instrText xml:space="preserve"> MERGEFIELD "Адрес_электронной_почты_заказчика" </w:instrText>
                </w:r>
                <w:r w:rsidR="00C01AA3">
                  <w:rPr>
                    <w:noProof/>
                  </w:rPr>
                  <w:fldChar w:fldCharType="separate"/>
                </w:r>
                <w:r w:rsidR="00C01AA3">
                  <w:rPr>
                    <w:noProof/>
                  </w:rPr>
                  <w:t>«</w:t>
                </w:r>
                <w:r>
                  <w:rPr>
                    <w:noProof/>
                  </w:rPr>
                  <w:t xml:space="preserve"> </w:t>
                </w:r>
                <w:r w:rsidR="00C01AA3">
                  <w:rPr>
                    <w:noProof/>
                  </w:rPr>
                  <w:t>а»</w:t>
                </w:r>
                <w:r w:rsidR="00C01AA3">
                  <w:rPr>
                    <w:noProof/>
                  </w:rPr>
                  <w:fldChar w:fldCharType="end"/>
                </w:r>
              </w:p>
            </w:tc>
          </w:sdtContent>
        </w:sdt>
      </w:tr>
    </w:tbl>
    <w:p w14:paraId="736AC297"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61B82027" w14:textId="77777777" w:rsidR="00CA0E14" w:rsidRDefault="00A0232D" w:rsidP="00CA0E14">
      <w:pPr>
        <w:pStyle w:val="1"/>
      </w:pPr>
      <w:bookmarkStart w:id="3" w:name="_Toc143602271"/>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EA950B620EF04F4993CE7FC2593E2203"/>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14:paraId="11F0B3FC" w14:textId="77777777" w:rsidTr="00287C2C">
            <w:trPr>
              <w:trHeight w:val="20"/>
            </w:trPr>
            <w:tc>
              <w:tcPr>
                <w:tcW w:w="851" w:type="dxa"/>
                <w:shd w:val="clear" w:color="auto" w:fill="FFFFCD" w:themeFill="background2"/>
              </w:tcPr>
              <w:p w14:paraId="6FB65766" w14:textId="77777777" w:rsidR="007E3ECD" w:rsidRPr="000713B0" w:rsidRDefault="007E3ECD" w:rsidP="007E3ECD">
                <w:pPr>
                  <w:pStyle w:val="119"/>
                </w:pPr>
              </w:p>
            </w:tc>
            <w:tc>
              <w:tcPr>
                <w:tcW w:w="4111" w:type="dxa"/>
                <w:shd w:val="clear" w:color="auto" w:fill="FFFFCD" w:themeFill="background2"/>
              </w:tcPr>
              <w:p w14:paraId="4143DF16"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permStart w:id="1482780624" w:edGrp="everyone" w:displacedByCustomXml="next"/>
            <w:sdt>
              <w:sdtPr>
                <w:alias w:val="Дата начала срока подачи заявок"/>
                <w:tag w:val="Дата начала срока подачи заявок"/>
                <w:id w:val="-78532472"/>
                <w:placeholder>
                  <w:docPart w:val="88475BE096384D75BBA1AF39BB2C5D6E"/>
                </w:placeholder>
                <w15:color w:val="FFFF00"/>
              </w:sdtPr>
              <w:sdtEndPr/>
              <w:sdtContent>
                <w:tc>
                  <w:tcPr>
                    <w:tcW w:w="4678" w:type="dxa"/>
                    <w:shd w:val="clear" w:color="auto" w:fill="FFFFCD" w:themeFill="background2"/>
                  </w:tcPr>
                  <w:p w14:paraId="63D232B8" w14:textId="77777777" w:rsidR="007E3ECD" w:rsidRPr="000713B0" w:rsidRDefault="007E3ECD" w:rsidP="00287C2C">
                    <w:r>
                      <w:t>Дата размещения документации о закупке</w:t>
                    </w:r>
                  </w:p>
                </w:tc>
              </w:sdtContent>
            </w:sdt>
            <w:permEnd w:id="1482780624" w:displacedByCustomXml="prev"/>
          </w:tr>
          <w:tr w:rsidR="00D429EE" w:rsidRPr="000713B0" w14:paraId="4768ADD9" w14:textId="77777777" w:rsidTr="00287C2C">
            <w:trPr>
              <w:trHeight w:val="20"/>
            </w:trPr>
            <w:tc>
              <w:tcPr>
                <w:tcW w:w="851" w:type="dxa"/>
                <w:shd w:val="clear" w:color="auto" w:fill="FFFFCD" w:themeFill="background2"/>
              </w:tcPr>
              <w:p w14:paraId="5A3576AE" w14:textId="77777777" w:rsidR="00D429EE" w:rsidRPr="000713B0" w:rsidRDefault="00D429EE" w:rsidP="00D429EE">
                <w:pPr>
                  <w:pStyle w:val="119"/>
                </w:pPr>
              </w:p>
            </w:tc>
            <w:tc>
              <w:tcPr>
                <w:tcW w:w="4111" w:type="dxa"/>
                <w:shd w:val="clear" w:color="auto" w:fill="FFFFCD" w:themeFill="background2"/>
              </w:tcPr>
              <w:p w14:paraId="5016CA86" w14:textId="77777777" w:rsidR="00D429EE" w:rsidRPr="001655CC" w:rsidRDefault="00D429EE" w:rsidP="00D429EE">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1564644D" w14:textId="33585B3F" w:rsidR="00D429EE" w:rsidRPr="000713B0" w:rsidRDefault="00CB4E1E" w:rsidP="00D429EE">
                <w:sdt>
                  <w:sdtPr>
                    <w:alias w:val="Дата и время окончания срока подачи заявок"/>
                    <w:tag w:val="Дата и время окончания срока подачи заявок"/>
                    <w:id w:val="-2003729411"/>
                    <w:placeholder>
                      <w:docPart w:val="E5CE0F2D96634F11A27C44E4D6248043"/>
                    </w:placeholder>
                    <w15:color w:val="FFFF00"/>
                    <w:date w:fullDate="2024-07-19T13:00:00Z">
                      <w:dateFormat w:val="dd.MM.yyyy H:mm"/>
                      <w:lid w:val="ru-RU"/>
                      <w:storeMappedDataAs w:val="dateTime"/>
                      <w:calendar w:val="gregorian"/>
                    </w:date>
                  </w:sdtPr>
                  <w:sdtEndPr/>
                  <w:sdtContent>
                    <w:r w:rsidR="005A4300">
                      <w:t>1</w:t>
                    </w:r>
                    <w:r w:rsidR="00A20359">
                      <w:t>9</w:t>
                    </w:r>
                    <w:r w:rsidR="005A4300">
                      <w:t>.07.2024 13:00</w:t>
                    </w:r>
                  </w:sdtContent>
                </w:sdt>
                <w:r w:rsidR="00D429EE">
                  <w:t xml:space="preserve"> </w:t>
                </w:r>
                <w:r w:rsidR="00D429EE" w:rsidRPr="00A3697A">
                  <w:t>по иркутскому времени</w:t>
                </w:r>
              </w:p>
            </w:tc>
          </w:tr>
          <w:tr w:rsidR="00D00D40" w:rsidRPr="000713B0" w14:paraId="7F372B6E" w14:textId="77777777" w:rsidTr="00287C2C">
            <w:trPr>
              <w:trHeight w:val="20"/>
            </w:trPr>
            <w:tc>
              <w:tcPr>
                <w:tcW w:w="851" w:type="dxa"/>
              </w:tcPr>
              <w:p w14:paraId="15E22970" w14:textId="77777777" w:rsidR="00D00D40" w:rsidRPr="000713B0" w:rsidRDefault="00D00D40" w:rsidP="00D00D40">
                <w:pPr>
                  <w:pStyle w:val="119"/>
                </w:pPr>
              </w:p>
            </w:tc>
            <w:tc>
              <w:tcPr>
                <w:tcW w:w="4111" w:type="dxa"/>
              </w:tcPr>
              <w:p w14:paraId="205C6BBB" w14:textId="77777777" w:rsidR="00D00D40" w:rsidRPr="00D02B97" w:rsidRDefault="00D00D40" w:rsidP="00D00D40">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A41AAA73D3A2410297BFD6E6B039C0A9"/>
                  </w:placeholder>
                  <w15:color w:val="FFFF00"/>
                </w:sdtPr>
                <w:sdtEndPr/>
                <w:sdtContent>
                  <w:sdt>
                    <w:sdtPr>
                      <w:id w:val="-1252200061"/>
                      <w:placeholder>
                        <w:docPart w:val="613620B84E384B87920FB1EECEB9FEE4"/>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49DA7B3" w14:textId="038B941D" w:rsidR="00D00D40" w:rsidRPr="00D32E1C" w:rsidRDefault="005A4300" w:rsidP="00D00D40">
                        <w:proofErr w:type="spellStart"/>
                        <w:r>
                          <w:t>СберБанк</w:t>
                        </w:r>
                        <w:proofErr w:type="spellEnd"/>
                        <w:r>
                          <w:t>-АСТ https://utp.sberbank-ast.ru/</w:t>
                        </w:r>
                      </w:p>
                    </w:sdtContent>
                  </w:sdt>
                </w:sdtContent>
              </w:sdt>
            </w:tc>
          </w:tr>
          <w:tr w:rsidR="00D00D40" w:rsidRPr="000713B0" w14:paraId="0F50FC03" w14:textId="77777777" w:rsidTr="00287C2C">
            <w:trPr>
              <w:trHeight w:val="20"/>
            </w:trPr>
            <w:tc>
              <w:tcPr>
                <w:tcW w:w="851" w:type="dxa"/>
              </w:tcPr>
              <w:p w14:paraId="028A1E04" w14:textId="77777777" w:rsidR="00D00D40" w:rsidRPr="000713B0" w:rsidRDefault="00D00D40" w:rsidP="00D00D40">
                <w:pPr>
                  <w:pStyle w:val="119"/>
                </w:pPr>
              </w:p>
            </w:tc>
            <w:tc>
              <w:tcPr>
                <w:tcW w:w="4111" w:type="dxa"/>
              </w:tcPr>
              <w:p w14:paraId="07AE2718" w14:textId="77777777" w:rsidR="00D00D40" w:rsidRPr="000713B0" w:rsidRDefault="00D00D40" w:rsidP="00D00D40">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5D9CEF3C9D43485FA4C8B52CAEFA97D8"/>
                  </w:placeholder>
                  <w15:color w:val="FFFF00"/>
                </w:sdtPr>
                <w:sdtEndPr/>
                <w:sdtContent>
                  <w:sdt>
                    <w:sdtPr>
                      <w:id w:val="1181316626"/>
                      <w:placeholder>
                        <w:docPart w:val="9175908D992F402EB0DE53C42467AA6E"/>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3F1E7A92" w14:textId="399F8C3A" w:rsidR="00D00D40" w:rsidRDefault="005A4300" w:rsidP="00D00D40">
                        <w:proofErr w:type="spellStart"/>
                        <w:r>
                          <w:t>СберБанк</w:t>
                        </w:r>
                        <w:proofErr w:type="spellEnd"/>
                        <w:r>
                          <w:t>-АСТ https://utp.sberbank-ast.ru/</w:t>
                        </w:r>
                      </w:p>
                    </w:sdtContent>
                  </w:sdt>
                </w:sdtContent>
              </w:sdt>
            </w:tc>
          </w:tr>
          <w:tr w:rsidR="00D00D40" w:rsidRPr="000713B0" w14:paraId="3CE0565E" w14:textId="77777777" w:rsidTr="00287C2C">
            <w:trPr>
              <w:trHeight w:val="20"/>
            </w:trPr>
            <w:tc>
              <w:tcPr>
                <w:tcW w:w="851" w:type="dxa"/>
              </w:tcPr>
              <w:p w14:paraId="30E0C67F" w14:textId="77777777" w:rsidR="00D00D40" w:rsidRPr="000713B0" w:rsidRDefault="00D00D40" w:rsidP="00D00D40">
                <w:pPr>
                  <w:pStyle w:val="119"/>
                </w:pPr>
              </w:p>
            </w:tc>
            <w:tc>
              <w:tcPr>
                <w:tcW w:w="4111" w:type="dxa"/>
              </w:tcPr>
              <w:p w14:paraId="3A2BD3F3" w14:textId="77777777" w:rsidR="00D00D40" w:rsidRPr="007E3ECD" w:rsidRDefault="00D00D40" w:rsidP="00D00D40">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9FF27B27656E47179C63EA2EFB9EA2AA"/>
                  </w:placeholder>
                  <w15:color w:val="FFFF00"/>
                </w:sdtPr>
                <w:sdtEndPr/>
                <w:sdtContent>
                  <w:sdt>
                    <w:sdtPr>
                      <w:rPr>
                        <w:highlight w:val="yellow"/>
                      </w:rPr>
                      <w:id w:val="-421029605"/>
                      <w:placeholder>
                        <w:docPart w:val="2579B54D48C64EA38C346FEB620E23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3E6ED4A3" w14:textId="208A510B" w:rsidR="00D00D40" w:rsidRPr="00D32E1C" w:rsidRDefault="005A4300" w:rsidP="00D00D40">
                        <w:pPr>
                          <w:rPr>
                            <w:highlight w:val="yellow"/>
                          </w:rPr>
                        </w:pPr>
                        <w:r>
                          <w:rPr>
                            <w:highlight w:val="yellow"/>
                          </w:rPr>
                          <w:t>Единая информационная система в сфере закупок — https://zakupki.gov.ru, и площадка проведения закупки — https://utp.sberbank-ast.ru/</w:t>
                        </w:r>
                      </w:p>
                    </w:sdtContent>
                  </w:sdt>
                </w:sdtContent>
              </w:sdt>
            </w:tc>
          </w:tr>
          <w:tr w:rsidR="00D429EE" w:rsidRPr="000713B0" w14:paraId="33433FD9" w14:textId="77777777" w:rsidTr="00287C2C">
            <w:trPr>
              <w:trHeight w:val="567"/>
            </w:trPr>
            <w:tc>
              <w:tcPr>
                <w:tcW w:w="851" w:type="dxa"/>
              </w:tcPr>
              <w:p w14:paraId="055E363C" w14:textId="77777777" w:rsidR="00D429EE" w:rsidRPr="000713B0" w:rsidRDefault="00D429EE" w:rsidP="00D429EE">
                <w:pPr>
                  <w:pStyle w:val="119"/>
                </w:pPr>
              </w:p>
            </w:tc>
            <w:tc>
              <w:tcPr>
                <w:tcW w:w="4111" w:type="dxa"/>
              </w:tcPr>
              <w:p w14:paraId="0A53465C" w14:textId="77777777" w:rsidR="00D429EE" w:rsidRDefault="00D429EE" w:rsidP="00D429EE">
                <w:r>
                  <w:t xml:space="preserve">Дата и время рассмотрения заявок и </w:t>
                </w:r>
                <w:r w:rsidRPr="00CC4AEE">
                  <w:t>подведения итогов</w:t>
                </w:r>
                <w:r>
                  <w:t xml:space="preserve"> не ранее</w:t>
                </w:r>
              </w:p>
            </w:tc>
            <w:tc>
              <w:tcPr>
                <w:tcW w:w="4678" w:type="dxa"/>
              </w:tcPr>
              <w:p w14:paraId="37BEF17E" w14:textId="5240C915" w:rsidR="00D429EE" w:rsidRDefault="00CB4E1E" w:rsidP="00D429EE">
                <w:sdt>
                  <w:sdtPr>
                    <w:alias w:val="Дата и время подведения итогов"/>
                    <w:tag w:val="Дата и время подведения итогов"/>
                    <w:id w:val="1988423755"/>
                    <w:placeholder>
                      <w:docPart w:val="1282EA2608834D679E2CF70090CE6F6C"/>
                    </w:placeholder>
                    <w15:color w:val="FFFF00"/>
                    <w:date w:fullDate="2024-07-23T11:00:00Z">
                      <w:dateFormat w:val="dd.MM.yyyy H:mm"/>
                      <w:lid w:val="ru-RU"/>
                      <w:storeMappedDataAs w:val="dateTime"/>
                      <w:calendar w:val="gregorian"/>
                    </w:date>
                  </w:sdtPr>
                  <w:sdtEndPr/>
                  <w:sdtContent>
                    <w:r w:rsidR="00A20359">
                      <w:t>23</w:t>
                    </w:r>
                    <w:r w:rsidR="005A4300">
                      <w:t>.07.2024 1</w:t>
                    </w:r>
                    <w:r w:rsidR="00A20359">
                      <w:t>1</w:t>
                    </w:r>
                    <w:r w:rsidR="005A4300">
                      <w:t>:</w:t>
                    </w:r>
                    <w:r w:rsidR="00A20359">
                      <w:t>0</w:t>
                    </w:r>
                    <w:r w:rsidR="005A4300">
                      <w:t>0</w:t>
                    </w:r>
                  </w:sdtContent>
                </w:sdt>
                <w:r w:rsidR="00D429EE">
                  <w:t xml:space="preserve"> по иркутскому времени</w:t>
                </w:r>
              </w:p>
            </w:tc>
          </w:tr>
          <w:tr w:rsidR="00D00D40" w:rsidRPr="000713B0" w14:paraId="1F1753B4"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5F52FD7" w14:textId="77777777" w:rsidR="00D00D40" w:rsidRPr="000713B0" w:rsidRDefault="00D00D40" w:rsidP="00D00D40">
                <w:pPr>
                  <w:pStyle w:val="119"/>
                </w:pPr>
              </w:p>
            </w:tc>
            <w:tc>
              <w:tcPr>
                <w:tcW w:w="4111" w:type="dxa"/>
              </w:tcPr>
              <w:p w14:paraId="1A3913F0" w14:textId="77777777" w:rsidR="00D00D40" w:rsidRPr="00914295" w:rsidRDefault="00D00D40" w:rsidP="00D00D40">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3DE3BCBD2EF4D61B8F582B0DC4568F7"/>
                  </w:placeholder>
                  <w15:color w:val="FFFF00"/>
                </w:sdtPr>
                <w:sdtEndPr/>
                <w:sdtContent>
                  <w:p w14:paraId="1ABEA6F2" w14:textId="3BD59362" w:rsidR="00D00D40" w:rsidRPr="000713B0" w:rsidRDefault="00D00D40" w:rsidP="00D00D40">
                    <w:pPr>
                      <w:rPr>
                        <w:noProof/>
                      </w:rPr>
                    </w:pPr>
                    <w:r>
                      <w:rPr>
                        <w:noProof/>
                      </w:rPr>
                      <w:fldChar w:fldCharType="begin"/>
                    </w:r>
                    <w:r>
                      <w:rPr>
                        <w:noProof/>
                      </w:rPr>
                      <w:instrText xml:space="preserve"> MERGEFIELD "Место_рассмотрения_и_подведения_итогов" </w:instrText>
                    </w:r>
                    <w:r w:rsidR="00CB4E1E">
                      <w:rPr>
                        <w:noProof/>
                      </w:rPr>
                      <w:fldChar w:fldCharType="separate"/>
                    </w:r>
                    <w:r>
                      <w:rPr>
                        <w:noProof/>
                      </w:rPr>
                      <w:fldChar w:fldCharType="end"/>
                    </w:r>
                  </w:p>
                </w:sdtContent>
              </w:sdt>
            </w:tc>
          </w:tr>
        </w:tbl>
        <w:p w14:paraId="5CF2E64C" w14:textId="77777777" w:rsidR="002440E7" w:rsidRDefault="00CB4E1E" w:rsidP="005A7114"/>
      </w:sdtContent>
    </w:sdt>
    <w:p w14:paraId="6D79DD81" w14:textId="77777777" w:rsidR="00845677" w:rsidRDefault="003D490E" w:rsidP="00845677">
      <w:pPr>
        <w:pStyle w:val="affff3"/>
      </w:pPr>
      <w:r w:rsidRPr="002E30A6">
        <w:rPr>
          <w:color w:val="auto"/>
        </w:rPr>
        <w:t>Подавая заявку на участие в закупке, вы соглашаетесь со всеми положениями документации о закупке.</w:t>
      </w:r>
    </w:p>
    <w:p w14:paraId="77338D47" w14:textId="77777777" w:rsidR="006641A8" w:rsidRDefault="006641A8" w:rsidP="00845677">
      <w:pPr>
        <w:pStyle w:val="af4"/>
      </w:pPr>
    </w:p>
    <w:p w14:paraId="0FBFE0E5" w14:textId="77777777" w:rsidR="00D814AD" w:rsidRPr="006C518D" w:rsidRDefault="00D814AD" w:rsidP="00D814AD">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D814AD">
        <w:rPr>
          <w:color w:val="FF0000"/>
        </w:rPr>
        <w:t>.</w:t>
      </w:r>
      <w:r w:rsidRPr="006C518D">
        <w:rPr>
          <w:color w:val="FF0000"/>
        </w:rPr>
        <w:t>)</w:t>
      </w:r>
    </w:p>
    <w:p w14:paraId="4F236DA8" w14:textId="77777777" w:rsidR="00D814AD" w:rsidRPr="00FD5F2A" w:rsidRDefault="00D814AD" w:rsidP="00D814AD">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1D32B647" w14:textId="77777777" w:rsidR="008E5061" w:rsidRPr="00845677" w:rsidRDefault="008E5061" w:rsidP="00845677">
      <w:pPr>
        <w:pStyle w:val="af4"/>
      </w:pPr>
    </w:p>
    <w:p w14:paraId="3D877904" w14:textId="77777777" w:rsidR="003D490E" w:rsidRPr="002E30A6" w:rsidRDefault="003D490E" w:rsidP="003D490E">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113A6346" w14:textId="77777777" w:rsidR="00845677" w:rsidRDefault="003D490E" w:rsidP="003D490E">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21484A" w:rsidRPr="0021484A">
        <w:rPr>
          <w:color w:val="auto"/>
        </w:rPr>
        <w:t>8 (800) 234-56-40; электронная почта: signal@enplus.ru</w:t>
      </w:r>
      <w:r w:rsidR="00B94CA8">
        <w:rPr>
          <w:color w:val="auto"/>
        </w:rPr>
        <w:t>.</w:t>
      </w:r>
    </w:p>
    <w:p w14:paraId="07FF3F96" w14:textId="77777777" w:rsidR="00BC611E" w:rsidRDefault="00BC611E" w:rsidP="00BC611E">
      <w:pPr>
        <w:pStyle w:val="1"/>
      </w:pPr>
      <w:bookmarkStart w:id="4" w:name="_Toc143602272"/>
      <w:r w:rsidRPr="00536BD9">
        <w:lastRenderedPageBreak/>
        <w:t xml:space="preserve">Требования к </w:t>
      </w:r>
      <w:r>
        <w:t>предложению участника</w:t>
      </w:r>
      <w:bookmarkEnd w:id="4"/>
    </w:p>
    <w:p w14:paraId="66371816" w14:textId="77777777" w:rsidR="00BC611E" w:rsidRDefault="00BC611E" w:rsidP="00BC611E">
      <w:pPr>
        <w:pStyle w:val="113"/>
      </w:pPr>
      <w:r>
        <w:t>Требования к коммерческому предложению участника</w:t>
      </w:r>
    </w:p>
    <w:permStart w:id="614678679"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60D202CFFCE046D6BD2D0ECAA388236A"/>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6A36EF" w:rsidRPr="00B56B74" w14:paraId="0BCCDD3A" w14:textId="77777777" w:rsidTr="00173337">
            <w:trPr>
              <w:tblCellSpacing w:w="42" w:type="dxa"/>
            </w:trPr>
            <w:tc>
              <w:tcPr>
                <w:tcW w:w="775" w:type="dxa"/>
                <w:vAlign w:val="center"/>
              </w:tcPr>
              <w:p w14:paraId="6AA3DF7A" w14:textId="77777777" w:rsidR="006A36EF" w:rsidRPr="00B56B74" w:rsidRDefault="006A36EF" w:rsidP="006A36EF">
                <w:pPr>
                  <w:pStyle w:val="111"/>
                  <w:rPr>
                    <w:rFonts w:asciiTheme="minorHAnsi" w:hAnsiTheme="minorHAnsi"/>
                  </w:rPr>
                </w:pPr>
              </w:p>
            </w:tc>
            <w:tc>
              <w:tcPr>
                <w:tcW w:w="2893" w:type="dxa"/>
                <w:tcMar>
                  <w:left w:w="85" w:type="dxa"/>
                </w:tcMar>
                <w:vAlign w:val="center"/>
              </w:tcPr>
              <w:p w14:paraId="2BC14335" w14:textId="77777777" w:rsidR="006A36EF" w:rsidRPr="00B56B74" w:rsidRDefault="006A36EF" w:rsidP="006A36EF">
                <w:pPr>
                  <w:pStyle w:val="a0"/>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51C0AF5794444954B2C39A1669EC746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03C13B5" w14:textId="5B75A610" w:rsidR="006A36EF" w:rsidRPr="004A11C7" w:rsidRDefault="004A4EA0" w:rsidP="006A36EF">
                    <w:pPr>
                      <w:pStyle w:val="111"/>
                      <w:numPr>
                        <w:ilvl w:val="0"/>
                        <w:numId w:val="0"/>
                      </w:numPr>
                      <w:spacing w:after="0" w:line="240" w:lineRule="auto"/>
                      <w:jc w:val="left"/>
                      <w:rPr>
                        <w:rFonts w:asciiTheme="minorHAnsi" w:hAnsiTheme="minorHAnsi"/>
                      </w:rPr>
                    </w:pPr>
                    <w:r w:rsidRPr="00D77B47">
                      <w:t xml:space="preserve">Оказание </w:t>
                    </w:r>
                    <w:proofErr w:type="gramStart"/>
                    <w:r w:rsidRPr="00D77B47">
                      <w:t>услуг  по</w:t>
                    </w:r>
                    <w:proofErr w:type="gramEnd"/>
                    <w:r w:rsidRPr="00D77B47">
                      <w:t xml:space="preserve"> снятию ограничений, увеличение эффективности работы  ВЗП котлов №№1,3,7</w:t>
                    </w:r>
                    <w:r>
                      <w:t>,</w:t>
                    </w:r>
                    <w:r w:rsidRPr="00D77B47">
                      <w:t>8,9,10,11 ТЭЦ-9</w:t>
                    </w:r>
                  </w:p>
                </w:tc>
              </w:sdtContent>
            </w:sdt>
          </w:tr>
          <w:tr w:rsidR="006A36EF" w:rsidRPr="00B56B74" w14:paraId="25AEF731" w14:textId="77777777" w:rsidTr="00173337">
            <w:trPr>
              <w:tblCellSpacing w:w="42" w:type="dxa"/>
            </w:trPr>
            <w:tc>
              <w:tcPr>
                <w:tcW w:w="775" w:type="dxa"/>
                <w:vAlign w:val="center"/>
              </w:tcPr>
              <w:p w14:paraId="4D4F9EB6" w14:textId="77777777" w:rsidR="006A36EF" w:rsidRPr="00B56B74" w:rsidRDefault="006A36EF" w:rsidP="006A36EF">
                <w:pPr>
                  <w:pStyle w:val="111"/>
                  <w:rPr>
                    <w:rFonts w:asciiTheme="minorHAnsi" w:hAnsiTheme="minorHAnsi"/>
                  </w:rPr>
                </w:pPr>
              </w:p>
            </w:tc>
            <w:tc>
              <w:tcPr>
                <w:tcW w:w="2893" w:type="dxa"/>
                <w:tcMar>
                  <w:left w:w="85" w:type="dxa"/>
                </w:tcMar>
                <w:vAlign w:val="center"/>
              </w:tcPr>
              <w:p w14:paraId="02887F24" w14:textId="77777777" w:rsidR="006A36EF" w:rsidRPr="00B56B74" w:rsidRDefault="006A36EF" w:rsidP="006A36EF">
                <w:pPr>
                  <w:pStyle w:val="a0"/>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9824572" w14:textId="24E462A8" w:rsidR="006A36EF" w:rsidRPr="004A11C7" w:rsidRDefault="00CB4E1E" w:rsidP="006A36EF">
                <w:pPr>
                  <w:pStyle w:val="111"/>
                  <w:numPr>
                    <w:ilvl w:val="0"/>
                    <w:numId w:val="0"/>
                  </w:numPr>
                  <w:spacing w:after="0" w:line="240" w:lineRule="auto"/>
                  <w:jc w:val="left"/>
                  <w:rPr>
                    <w:rFonts w:asciiTheme="minorHAnsi" w:hAnsiTheme="minorHAnsi"/>
                  </w:rPr>
                </w:pPr>
                <w:sdt>
                  <w:sdtPr>
                    <w:id w:val="746076858"/>
                    <w:placeholder>
                      <w:docPart w:val="0C6C279D60E14F92ADD7F70326B9BD4C"/>
                    </w:placeholder>
                    <w15:color w:val="FFFF00"/>
                  </w:sdtPr>
                  <w:sdtEndPr/>
                  <w:sdtContent>
                    <w:r w:rsidR="006A36EF" w:rsidRPr="004A11C7">
                      <w:rPr>
                        <w:noProof/>
                      </w:rPr>
                      <w:fldChar w:fldCharType="begin"/>
                    </w:r>
                    <w:r w:rsidR="006A36EF" w:rsidRPr="004A11C7">
                      <w:rPr>
                        <w:rFonts w:asciiTheme="minorHAnsi" w:hAnsiTheme="minorHAnsi"/>
                        <w:noProof/>
                      </w:rPr>
                      <w:instrText xml:space="preserve"> MERGEFIELD "Количество_продукции" </w:instrText>
                    </w:r>
                    <w:r w:rsidR="006A36EF" w:rsidRPr="004A11C7">
                      <w:rPr>
                        <w:noProof/>
                      </w:rPr>
                      <w:fldChar w:fldCharType="separate"/>
                    </w:r>
                    <w:r w:rsidR="005A4300">
                      <w:rPr>
                        <w:noProof/>
                      </w:rPr>
                      <w:t>1</w:t>
                    </w:r>
                    <w:r w:rsidR="006A36EF" w:rsidRPr="004A11C7">
                      <w:rPr>
                        <w:noProof/>
                      </w:rPr>
                      <w:fldChar w:fldCharType="end"/>
                    </w:r>
                  </w:sdtContent>
                </w:sdt>
              </w:p>
            </w:tc>
          </w:tr>
          <w:tr w:rsidR="006A36EF" w:rsidRPr="00B56B74" w14:paraId="606C0D83" w14:textId="77777777" w:rsidTr="00173337">
            <w:trPr>
              <w:tblCellSpacing w:w="42" w:type="dxa"/>
            </w:trPr>
            <w:tc>
              <w:tcPr>
                <w:tcW w:w="775" w:type="dxa"/>
                <w:vAlign w:val="center"/>
              </w:tcPr>
              <w:p w14:paraId="444DD5F0" w14:textId="77777777" w:rsidR="006A36EF" w:rsidRPr="00B56B74" w:rsidRDefault="006A36EF" w:rsidP="006A36EF">
                <w:pPr>
                  <w:pStyle w:val="111"/>
                  <w:rPr>
                    <w:rFonts w:asciiTheme="minorHAnsi" w:hAnsiTheme="minorHAnsi"/>
                  </w:rPr>
                </w:pPr>
              </w:p>
            </w:tc>
            <w:tc>
              <w:tcPr>
                <w:tcW w:w="2893" w:type="dxa"/>
                <w:tcMar>
                  <w:left w:w="85" w:type="dxa"/>
                </w:tcMar>
                <w:vAlign w:val="center"/>
              </w:tcPr>
              <w:p w14:paraId="7915286F" w14:textId="77777777" w:rsidR="006A36EF" w:rsidRPr="00B56B74" w:rsidRDefault="006A36EF" w:rsidP="006A36EF">
                <w:pPr>
                  <w:pStyle w:val="a0"/>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DCC70841E2C24B96BD84026F37C0E25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BBD18C5" w14:textId="33974E82" w:rsidR="006A36EF" w:rsidRPr="004A11C7" w:rsidRDefault="00CB4E1E" w:rsidP="006A36EF">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0F5AE1428C59455BAB2F260EBABB370D"/>
                        </w:placeholder>
                        <w15:color w:val="FFFF00"/>
                      </w:sdtPr>
                      <w:sdtEndPr/>
                      <w:sdtContent>
                        <w:r w:rsidR="00E36843">
                          <w:rPr>
                            <w:noProof/>
                          </w:rPr>
                          <w:fldChar w:fldCharType="begin"/>
                        </w:r>
                        <w:r w:rsidR="00E36843">
                          <w:rPr>
                            <w:noProof/>
                          </w:rPr>
                          <w:instrText xml:space="preserve"> MERGEFIELD "Местонахождение_заказчика" </w:instrText>
                        </w:r>
                        <w:r w:rsidR="00E36843">
                          <w:rPr>
                            <w:noProof/>
                          </w:rPr>
                          <w:fldChar w:fldCharType="separate"/>
                        </w:r>
                        <w:r w:rsidR="00E36843">
                          <w:t xml:space="preserve"> </w:t>
                        </w:r>
                        <w:sdt>
                          <w:sdtPr>
                            <w:alias w:val="Адрес местонахождения (юр. адрес) заказчика"/>
                            <w:tag w:val="Адрес местонахождения (юр. адрес) заказчика"/>
                            <w:id w:val="-1077130247"/>
                            <w:placeholder>
                              <w:docPart w:val="ECAB5D7445DC4F28B74F1AE94335D5A2"/>
                            </w:placeholder>
                            <w15:color w:val="FFFF00"/>
                          </w:sdtPr>
                          <w:sdtEndPr/>
                          <w:sdtContent>
                            <w:r w:rsidR="00E36843">
                              <w:rPr>
                                <w:noProof/>
                              </w:rPr>
                              <w:fldChar w:fldCharType="begin"/>
                            </w:r>
                            <w:r w:rsidR="00E36843">
                              <w:rPr>
                                <w:noProof/>
                              </w:rPr>
                              <w:instrText xml:space="preserve"> MERGEFIELD "Местонахождение_заказчика" </w:instrText>
                            </w:r>
                            <w:r w:rsidR="00E36843">
                              <w:rPr>
                                <w:noProof/>
                              </w:rPr>
                              <w:fldChar w:fldCharType="separate"/>
                            </w:r>
                            <w:r w:rsidR="00E36843">
                              <w:rPr>
                                <w:noProof/>
                              </w:rPr>
                              <w:t>665800</w:t>
                            </w:r>
                            <w:r w:rsidR="00E36843">
                              <w:rPr>
                                <w:noProof/>
                              </w:rPr>
                              <w:fldChar w:fldCharType="end"/>
                            </w:r>
                            <w:r w:rsidR="00E36843">
                              <w:rPr>
                                <w:noProof/>
                              </w:rPr>
                              <w:t xml:space="preserve"> Иркутская область, город Ангарск, Второй промышленный массив, квартал 17 стр.163, ТЭЦ-9</w:t>
                            </w:r>
                          </w:sdtContent>
                        </w:sdt>
                        <w:r w:rsidR="00E36843">
                          <w:rPr>
                            <w:noProof/>
                          </w:rPr>
                          <w:t xml:space="preserve"> </w:t>
                        </w:r>
                        <w:r w:rsidR="00E36843">
                          <w:rPr>
                            <w:noProof/>
                          </w:rPr>
                          <w:fldChar w:fldCharType="end"/>
                        </w:r>
                      </w:sdtContent>
                    </w:sdt>
                  </w:p>
                </w:tc>
              </w:sdtContent>
            </w:sdt>
          </w:tr>
          <w:tr w:rsidR="00E36843" w:rsidRPr="00D325C9" w14:paraId="4C0F35E5" w14:textId="77777777" w:rsidTr="00F51B5E">
            <w:trPr>
              <w:tblCellSpacing w:w="42" w:type="dxa"/>
            </w:trPr>
            <w:tc>
              <w:tcPr>
                <w:tcW w:w="775" w:type="dxa"/>
                <w:vAlign w:val="center"/>
              </w:tcPr>
              <w:p w14:paraId="2C4F5387"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7A441BF6" w14:textId="77777777" w:rsidR="00E36843" w:rsidRPr="00D325C9" w:rsidRDefault="00E36843" w:rsidP="00E36843">
                <w:pPr>
                  <w:pStyle w:val="111"/>
                  <w:numPr>
                    <w:ilvl w:val="0"/>
                    <w:numId w:val="0"/>
                  </w:numPr>
                  <w:suppressAutoHyphens/>
                  <w:spacing w:after="0" w:line="240" w:lineRule="auto"/>
                  <w:jc w:val="left"/>
                  <w:rPr>
                    <w:rFonts w:asciiTheme="minorHAnsi" w:hAnsiTheme="minorHAnsi" w:cs="Calibri"/>
                    <w:color w:val="000000"/>
                  </w:rPr>
                </w:pPr>
                <w:r w:rsidRPr="00D325C9">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1F195DE" w14:textId="01A33AA9" w:rsidR="00E36843" w:rsidRPr="00D325C9" w:rsidRDefault="00E36843" w:rsidP="00E36843">
                <w:pPr>
                  <w:pStyle w:val="111"/>
                  <w:numPr>
                    <w:ilvl w:val="0"/>
                    <w:numId w:val="0"/>
                  </w:numPr>
                  <w:spacing w:after="0" w:line="240" w:lineRule="auto"/>
                  <w:jc w:val="left"/>
                  <w:rPr>
                    <w:rFonts w:asciiTheme="minorHAnsi" w:hAnsiTheme="minorHAnsi"/>
                  </w:rPr>
                </w:pPr>
                <w:r>
                  <w:t>с даты заключения договора до полного исполнения обязательств</w:t>
                </w:r>
              </w:p>
            </w:tc>
          </w:tr>
          <w:tr w:rsidR="00E36843" w:rsidRPr="00B56B74" w14:paraId="71099F76" w14:textId="77777777" w:rsidTr="00F51B5E">
            <w:trPr>
              <w:tblCellSpacing w:w="42" w:type="dxa"/>
            </w:trPr>
            <w:tc>
              <w:tcPr>
                <w:tcW w:w="775" w:type="dxa"/>
                <w:vAlign w:val="center"/>
              </w:tcPr>
              <w:p w14:paraId="7E9380A2" w14:textId="77777777" w:rsidR="00E36843" w:rsidRPr="00D325C9" w:rsidRDefault="00E36843" w:rsidP="00E36843">
                <w:pPr>
                  <w:pStyle w:val="111"/>
                  <w:rPr>
                    <w:rFonts w:asciiTheme="minorHAnsi" w:hAnsiTheme="minorHAnsi"/>
                  </w:rPr>
                </w:pPr>
              </w:p>
            </w:tc>
            <w:tc>
              <w:tcPr>
                <w:tcW w:w="2893" w:type="dxa"/>
                <w:tcMar>
                  <w:left w:w="85" w:type="dxa"/>
                </w:tcMar>
                <w:vAlign w:val="center"/>
              </w:tcPr>
              <w:p w14:paraId="7BBABD03" w14:textId="77777777" w:rsidR="00E36843" w:rsidRPr="00D325C9" w:rsidRDefault="00E36843" w:rsidP="00E36843">
                <w:pPr>
                  <w:pStyle w:val="111"/>
                  <w:numPr>
                    <w:ilvl w:val="0"/>
                    <w:numId w:val="0"/>
                  </w:numPr>
                  <w:suppressAutoHyphens/>
                  <w:spacing w:after="0" w:line="240" w:lineRule="auto"/>
                  <w:jc w:val="left"/>
                  <w:rPr>
                    <w:rFonts w:asciiTheme="minorHAnsi" w:hAnsiTheme="minorHAnsi" w:cs="Calibri"/>
                    <w:color w:val="000000"/>
                  </w:rPr>
                </w:pPr>
                <w:r w:rsidRPr="00D325C9">
                  <w:rPr>
                    <w:rFonts w:asciiTheme="minorHAnsi" w:hAnsiTheme="minorHAnsi" w:cs="Calibri"/>
                    <w:color w:val="000000"/>
                  </w:rPr>
                  <w:t>Срок (период, сроки) выполнения работ (оказания услуг)</w:t>
                </w:r>
              </w:p>
            </w:tc>
            <w:sdt>
              <w:sdtPr>
                <w:id w:val="503252528"/>
                <w:placeholder>
                  <w:docPart w:val="2D0C7E7971A44AC7990FDD1758925293"/>
                </w:placeholder>
                <w15:color w:val="FFFF00"/>
              </w:sdtPr>
              <w:sdtEndPr/>
              <w:sdtContent>
                <w:sdt>
                  <w:sdtPr>
                    <w:id w:val="509108617"/>
                    <w:placeholder>
                      <w:docPart w:val="9835FB55D5DE40FCB02F4FAE45ED4E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5F2072A" w14:textId="41FB132B" w:rsidR="00E36843" w:rsidRPr="002C5180" w:rsidRDefault="00E36843" w:rsidP="00E36843">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Pr>
                            <w:rFonts w:asciiTheme="minorHAnsi" w:hAnsiTheme="minorHAnsi"/>
                            <w:noProof/>
                          </w:rPr>
                          <w:t xml:space="preserve">с даты заключения договора по </w:t>
                        </w:r>
                        <w:r w:rsidRPr="0079665E">
                          <w:rPr>
                            <w:rFonts w:asciiTheme="minorHAnsi" w:hAnsiTheme="minorHAnsi"/>
                            <w:noProof/>
                          </w:rPr>
                          <w:t>1</w:t>
                        </w:r>
                        <w:r w:rsidRPr="005832A6">
                          <w:rPr>
                            <w:rFonts w:asciiTheme="minorHAnsi" w:hAnsiTheme="minorHAnsi"/>
                            <w:noProof/>
                          </w:rPr>
                          <w:t>5</w:t>
                        </w:r>
                        <w:r>
                          <w:rPr>
                            <w:rFonts w:asciiTheme="minorHAnsi" w:hAnsiTheme="minorHAnsi"/>
                            <w:noProof/>
                          </w:rPr>
                          <w:t>.11.2024</w:t>
                        </w:r>
                        <w:r w:rsidRPr="00C4575E">
                          <w:fldChar w:fldCharType="end"/>
                        </w:r>
                      </w:p>
                    </w:tc>
                  </w:sdtContent>
                </w:sdt>
              </w:sdtContent>
            </w:sdt>
          </w:tr>
          <w:tr w:rsidR="00E36843" w:rsidRPr="004A11C7" w14:paraId="773C5E56" w14:textId="77777777" w:rsidTr="008E052C">
            <w:trPr>
              <w:tblCellSpacing w:w="42" w:type="dxa"/>
            </w:trPr>
            <w:tc>
              <w:tcPr>
                <w:tcW w:w="775" w:type="dxa"/>
                <w:vAlign w:val="center"/>
              </w:tcPr>
              <w:p w14:paraId="19375D78"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7C0971C6"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15EA714" w14:textId="59030C1C" w:rsidR="00E36843" w:rsidRPr="004A11C7" w:rsidRDefault="000C0B81" w:rsidP="00E36843">
                <w:pPr>
                  <w:pStyle w:val="111"/>
                  <w:numPr>
                    <w:ilvl w:val="0"/>
                    <w:numId w:val="0"/>
                  </w:numPr>
                  <w:spacing w:after="0" w:line="240" w:lineRule="auto"/>
                  <w:jc w:val="left"/>
                  <w:rPr>
                    <w:rFonts w:asciiTheme="minorHAnsi" w:hAnsiTheme="minorHAnsi"/>
                  </w:rPr>
                </w:pPr>
                <w:r>
                  <w:t>-</w:t>
                </w:r>
                <w:r w:rsidR="00E36843">
                  <w:fldChar w:fldCharType="begin"/>
                </w:r>
                <w:r w:rsidR="00E36843">
                  <w:rPr>
                    <w:rFonts w:asciiTheme="minorHAnsi" w:hAnsiTheme="minorHAnsi"/>
                  </w:rPr>
                  <w:instrText xml:space="preserve"> MERGEFIELD Качество_результата_работ_услуг </w:instrText>
                </w:r>
                <w:r w:rsidR="00CB4E1E">
                  <w:fldChar w:fldCharType="separate"/>
                </w:r>
                <w:r w:rsidR="00E36843">
                  <w:fldChar w:fldCharType="end"/>
                </w:r>
              </w:p>
            </w:tc>
          </w:tr>
          <w:tr w:rsidR="00E36843" w:rsidRPr="00B56B74" w14:paraId="5404FD8F" w14:textId="77777777" w:rsidTr="00173337">
            <w:trPr>
              <w:tblCellSpacing w:w="42" w:type="dxa"/>
            </w:trPr>
            <w:tc>
              <w:tcPr>
                <w:tcW w:w="775" w:type="dxa"/>
                <w:vAlign w:val="center"/>
              </w:tcPr>
              <w:p w14:paraId="61FC12A9"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1E64BC55"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sdt>
              <w:sdtPr>
                <w:alias w:val="Цена договора"/>
                <w:tag w:val="Цена договора"/>
                <w:id w:val="-1222517948"/>
                <w:placeholder>
                  <w:docPart w:val="69C63855A7784715A00B18D8D1E0193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999C1AD" w14:textId="4DBA8D9B" w:rsidR="00E36843" w:rsidRDefault="00E36843" w:rsidP="00E36843">
                    <w:pPr>
                      <w:pStyle w:val="111"/>
                      <w:numPr>
                        <w:ilvl w:val="0"/>
                        <w:numId w:val="0"/>
                      </w:numPr>
                      <w:spacing w:after="0" w:line="240" w:lineRule="auto"/>
                      <w:jc w:val="left"/>
                      <w:rPr>
                        <w:noProof/>
                      </w:rPr>
                    </w:pPr>
                    <w:r>
                      <w:t xml:space="preserve"> 700 760,00 рублей без НДС. </w:t>
                    </w:r>
                    <w:r w:rsidR="00CB4E1E">
                      <w:fldChar w:fldCharType="begin"/>
                    </w:r>
                    <w:r w:rsidR="00CB4E1E">
                      <w:instrText xml:space="preserve"> MERGEFIELD "Возможность_превышения_НМЦД_315" </w:instrText>
                    </w:r>
                    <w:r w:rsidR="00CB4E1E">
                      <w:fldChar w:fldCharType="separate"/>
                    </w:r>
                    <w:r>
                      <w:rPr>
                        <w:noProof/>
                      </w:rPr>
                      <w:t>«Возможность_превышения_НМЦД</w:t>
                    </w:r>
                    <w:r w:rsidR="00CB4E1E">
                      <w:rPr>
                        <w:noProof/>
                      </w:rPr>
                      <w:fldChar w:fldCharType="end"/>
                    </w:r>
                  </w:p>
                  <w:p w14:paraId="3AA7D78D" w14:textId="58895746" w:rsidR="00E36843" w:rsidRPr="004A11C7" w:rsidRDefault="00E36843" w:rsidP="00E36843">
                    <w:pPr>
                      <w:pStyle w:val="111"/>
                      <w:numPr>
                        <w:ilvl w:val="0"/>
                        <w:numId w:val="0"/>
                      </w:numPr>
                      <w:spacing w:after="0" w:line="240" w:lineRule="auto"/>
                      <w:jc w:val="left"/>
                      <w:rPr>
                        <w:rFonts w:asciiTheme="minorHAnsi" w:hAnsiTheme="minorHAnsi"/>
                      </w:rPr>
                    </w:pPr>
                    <w:r>
                      <w:rPr>
                        <w:noProof/>
                      </w:rPr>
                      <w:t>Предоставление  сметы</w:t>
                    </w:r>
                  </w:p>
                </w:tc>
              </w:sdtContent>
            </w:sdt>
          </w:tr>
          <w:tr w:rsidR="00E36843" w:rsidRPr="00B56B74" w14:paraId="16E8A82D" w14:textId="77777777" w:rsidTr="00173337">
            <w:trPr>
              <w:tblCellSpacing w:w="42" w:type="dxa"/>
            </w:trPr>
            <w:tc>
              <w:tcPr>
                <w:tcW w:w="775" w:type="dxa"/>
                <w:vAlign w:val="center"/>
              </w:tcPr>
              <w:p w14:paraId="5E803FC6"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791B6D30"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B1999A45419C4BC9A103FB823A7EFE98"/>
                </w:placeholder>
                <w15:color w:val="FFFF00"/>
              </w:sdtPr>
              <w:sdtEndPr/>
              <w:sdtContent>
                <w:sdt>
                  <w:sdtPr>
                    <w:id w:val="487904653"/>
                    <w:placeholder>
                      <w:docPart w:val="5C058A025B304BD89416D5ABF5F14B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C38B79C" w14:textId="7EB3CAF5" w:rsidR="00E36843" w:rsidRPr="004A11C7" w:rsidRDefault="00E36843" w:rsidP="00E36843">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Pr>
                            <w:rFonts w:asciiTheme="minorHAnsi" w:hAnsiTheme="minorHAnsi"/>
                            <w:noProof/>
                          </w:rPr>
                          <w:t>безналичный расчет денежными средствами</w:t>
                        </w:r>
                        <w:r w:rsidRPr="004A11C7">
                          <w:rPr>
                            <w:noProof/>
                          </w:rPr>
                          <w:fldChar w:fldCharType="end"/>
                        </w:r>
                      </w:p>
                    </w:tc>
                  </w:sdtContent>
                </w:sdt>
              </w:sdtContent>
            </w:sdt>
          </w:tr>
          <w:tr w:rsidR="00E36843" w:rsidRPr="00B56B74" w14:paraId="136553EA" w14:textId="77777777" w:rsidTr="00173337">
            <w:trPr>
              <w:tblCellSpacing w:w="42" w:type="dxa"/>
            </w:trPr>
            <w:tc>
              <w:tcPr>
                <w:tcW w:w="775" w:type="dxa"/>
                <w:vAlign w:val="center"/>
              </w:tcPr>
              <w:p w14:paraId="76888B47"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6F542730"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AC2A44DF81F4B7A92F518D37FB272D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A705B25" w14:textId="60D15D55" w:rsidR="00E36843" w:rsidRPr="004A11C7" w:rsidRDefault="00E36843" w:rsidP="00E36843">
                    <w:pPr>
                      <w:pStyle w:val="111"/>
                      <w:numPr>
                        <w:ilvl w:val="0"/>
                        <w:numId w:val="0"/>
                      </w:numPr>
                      <w:spacing w:after="0" w:line="240" w:lineRule="auto"/>
                      <w:jc w:val="left"/>
                      <w:rPr>
                        <w:rFonts w:asciiTheme="minorHAnsi" w:hAnsiTheme="minorHAnsi"/>
                      </w:rPr>
                    </w:pPr>
                    <w:r>
                      <w:t>60 календарных дней (для СМСП-</w:t>
                    </w: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Pr>
                        <w:rFonts w:asciiTheme="minorHAnsi" w:hAnsiTheme="minorHAnsi"/>
                        <w:noProof/>
                      </w:rPr>
                      <w:t>7 рабочих дней</w:t>
                    </w:r>
                    <w:r w:rsidRPr="004A11C7">
                      <w:rPr>
                        <w:noProof/>
                      </w:rPr>
                      <w:fldChar w:fldCharType="end"/>
                    </w:r>
                    <w:r>
                      <w:rPr>
                        <w:noProof/>
                      </w:rPr>
                      <w:t>)</w:t>
                    </w:r>
                  </w:p>
                </w:tc>
              </w:sdtContent>
            </w:sdt>
          </w:tr>
          <w:tr w:rsidR="00E36843" w:rsidRPr="00B56B74" w14:paraId="0585C614" w14:textId="77777777" w:rsidTr="00173337">
            <w:trPr>
              <w:tblCellSpacing w:w="42" w:type="dxa"/>
            </w:trPr>
            <w:tc>
              <w:tcPr>
                <w:tcW w:w="775" w:type="dxa"/>
                <w:vAlign w:val="center"/>
              </w:tcPr>
              <w:p w14:paraId="3150F7B3"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0A3B50A4"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9BA51B3C9E884727B474D4B270B6B788"/>
                </w:placeholder>
                <w15:color w:val="FFFF00"/>
              </w:sdtPr>
              <w:sdtEndPr/>
              <w:sdtContent>
                <w:sdt>
                  <w:sdtPr>
                    <w:id w:val="-2047201070"/>
                    <w:placeholder>
                      <w:docPart w:val="D879B6DB540349D5B71DE2A9D5370BD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091696A" w14:textId="1CE8E2EC" w:rsidR="00E36843" w:rsidRPr="004A11C7" w:rsidRDefault="00E36843" w:rsidP="00E36843">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sdtContent>
            </w:sdt>
          </w:tr>
          <w:tr w:rsidR="00E36843" w:rsidRPr="00B56B74" w14:paraId="433CBCEA" w14:textId="77777777" w:rsidTr="00173337">
            <w:trPr>
              <w:tblCellSpacing w:w="42" w:type="dxa"/>
            </w:trPr>
            <w:tc>
              <w:tcPr>
                <w:tcW w:w="775" w:type="dxa"/>
                <w:vAlign w:val="center"/>
              </w:tcPr>
              <w:p w14:paraId="780C9413"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1599A08E"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1B1209B" w14:textId="5CB8579A" w:rsidR="00E36843" w:rsidRPr="004A11C7" w:rsidRDefault="00E36843" w:rsidP="00E36843">
                <w:pPr>
                  <w:pStyle w:val="111"/>
                  <w:numPr>
                    <w:ilvl w:val="0"/>
                    <w:numId w:val="0"/>
                  </w:numPr>
                  <w:spacing w:after="0" w:line="240" w:lineRule="auto"/>
                  <w:jc w:val="left"/>
                  <w:rPr>
                    <w:rFonts w:asciiTheme="minorHAnsi" w:hAnsiTheme="minorHAnsi"/>
                  </w:rPr>
                </w:pPr>
                <w:r>
                  <w:rPr>
                    <w:rFonts w:asciiTheme="minorHAnsi" w:hAnsiTheme="minorHAnsi"/>
                  </w:rPr>
                  <w:t>предусмотрено</w:t>
                </w:r>
              </w:p>
            </w:tc>
          </w:tr>
          <w:tr w:rsidR="00E36843" w:rsidRPr="00B56B74" w14:paraId="20A119F9" w14:textId="77777777" w:rsidTr="00072082">
            <w:trPr>
              <w:tblCellSpacing w:w="42" w:type="dxa"/>
            </w:trPr>
            <w:tc>
              <w:tcPr>
                <w:tcW w:w="775" w:type="dxa"/>
                <w:vAlign w:val="center"/>
              </w:tcPr>
              <w:p w14:paraId="0C283859" w14:textId="77777777" w:rsidR="00E36843" w:rsidRPr="00B56B74" w:rsidRDefault="00E36843" w:rsidP="00E36843">
                <w:pPr>
                  <w:pStyle w:val="111"/>
                  <w:rPr>
                    <w:rFonts w:asciiTheme="minorHAnsi" w:hAnsiTheme="minorHAnsi"/>
                  </w:rPr>
                </w:pPr>
              </w:p>
            </w:tc>
            <w:tc>
              <w:tcPr>
                <w:tcW w:w="2893" w:type="dxa"/>
                <w:tcMar>
                  <w:left w:w="85" w:type="dxa"/>
                </w:tcMar>
                <w:vAlign w:val="center"/>
              </w:tcPr>
              <w:p w14:paraId="7E0671EA" w14:textId="77777777" w:rsidR="00E36843" w:rsidRPr="00B56B74" w:rsidRDefault="00E36843" w:rsidP="00E36843">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84D1811" w14:textId="4D63F9BE" w:rsidR="00E36843" w:rsidRPr="004A11C7" w:rsidRDefault="00CB4E1E" w:rsidP="00E36843">
                <w:pPr>
                  <w:pStyle w:val="111"/>
                  <w:numPr>
                    <w:ilvl w:val="0"/>
                    <w:numId w:val="0"/>
                  </w:numPr>
                  <w:spacing w:after="0" w:line="240" w:lineRule="auto"/>
                  <w:jc w:val="left"/>
                  <w:rPr>
                    <w:rFonts w:asciiTheme="minorHAnsi" w:hAnsiTheme="minorHAnsi"/>
                  </w:rPr>
                </w:pPr>
                <w:sdt>
                  <w:sdtPr>
                    <w:id w:val="-1011066883"/>
                    <w:placeholder>
                      <w:docPart w:val="C9E6A74A98944F61B13BF162C65485BC"/>
                    </w:placeholder>
                    <w15:color w:val="FFFF00"/>
                  </w:sdtPr>
                  <w:sdtEndPr/>
                  <w:sdtContent>
                    <w:r w:rsidR="00E36843">
                      <w:t>Не предусмотрена</w:t>
                    </w:r>
                  </w:sdtContent>
                </w:sdt>
              </w:p>
            </w:tc>
          </w:tr>
          <w:tr w:rsidR="00E36843" w:rsidRPr="00B56B74" w14:paraId="5383FE09" w14:textId="77777777" w:rsidTr="00B21294">
            <w:trPr>
              <w:tblCellSpacing w:w="42" w:type="dxa"/>
            </w:trPr>
            <w:tc>
              <w:tcPr>
                <w:tcW w:w="775" w:type="dxa"/>
                <w:vAlign w:val="center"/>
              </w:tcPr>
              <w:p w14:paraId="5F6E181B" w14:textId="77777777" w:rsidR="00E36843" w:rsidRPr="00B56B74" w:rsidRDefault="00E36843" w:rsidP="00E36843">
                <w:pPr>
                  <w:pStyle w:val="111"/>
                </w:pPr>
              </w:p>
            </w:tc>
            <w:tc>
              <w:tcPr>
                <w:tcW w:w="2893" w:type="dxa"/>
                <w:tcMar>
                  <w:left w:w="85" w:type="dxa"/>
                </w:tcMar>
                <w:vAlign w:val="center"/>
              </w:tcPr>
              <w:p w14:paraId="1D9FBBEC" w14:textId="77777777" w:rsidR="00E36843" w:rsidRPr="00D325C9" w:rsidRDefault="00E36843" w:rsidP="00E36843">
                <w:pPr>
                  <w:pStyle w:val="afffff"/>
                  <w:jc w:val="both"/>
                  <w:rPr>
                    <w:rFonts w:asciiTheme="minorHAnsi" w:hAnsiTheme="minorHAnsi"/>
                    <w:sz w:val="20"/>
                  </w:rPr>
                </w:pPr>
                <w:proofErr w:type="gramStart"/>
                <w:r w:rsidRPr="00D325C9">
                  <w:rPr>
                    <w:rFonts w:asciiTheme="minorHAnsi" w:hAnsiTheme="minorHAnsi" w:cs="Calibri"/>
                    <w:color w:val="000000"/>
                    <w:sz w:val="20"/>
                  </w:rPr>
                  <w:t>Доля работ (услуг)</w:t>
                </w:r>
                <w:proofErr w:type="gramEnd"/>
                <w:r w:rsidRPr="00D325C9">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3F906BB" w14:textId="6B19CDB8" w:rsidR="00E36843" w:rsidRPr="002C5180" w:rsidRDefault="00E36843" w:rsidP="00E36843">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Pr>
                    <w:rFonts w:asciiTheme="minorHAnsi" w:hAnsiTheme="minorHAnsi"/>
                    <w:noProof/>
                  </w:rPr>
                  <w:t>70</w:t>
                </w:r>
                <w:r w:rsidRPr="002C5180">
                  <w:rPr>
                    <w:noProof/>
                  </w:rPr>
                  <w:fldChar w:fldCharType="end"/>
                </w:r>
              </w:p>
            </w:tc>
          </w:tr>
          <w:tr w:rsidR="00E36843" w:rsidRPr="00B56B74" w14:paraId="2C7D8BDC" w14:textId="77777777" w:rsidTr="00017157">
            <w:trPr>
              <w:tblCellSpacing w:w="42" w:type="dxa"/>
            </w:trPr>
            <w:tc>
              <w:tcPr>
                <w:tcW w:w="775" w:type="dxa"/>
                <w:vAlign w:val="center"/>
              </w:tcPr>
              <w:p w14:paraId="09B591C3" w14:textId="77777777" w:rsidR="00E36843" w:rsidRPr="00B56B74" w:rsidRDefault="00E36843" w:rsidP="00E36843">
                <w:pPr>
                  <w:pStyle w:val="111"/>
                </w:pPr>
              </w:p>
            </w:tc>
            <w:tc>
              <w:tcPr>
                <w:tcW w:w="2893" w:type="dxa"/>
                <w:tcMar>
                  <w:left w:w="85" w:type="dxa"/>
                </w:tcMar>
                <w:vAlign w:val="center"/>
              </w:tcPr>
              <w:p w14:paraId="15A5AE4C" w14:textId="77777777" w:rsidR="00E36843" w:rsidRPr="002C5180" w:rsidRDefault="00E36843" w:rsidP="00E36843">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01C65E4" w14:textId="5B013BBE" w:rsidR="00E36843" w:rsidRPr="002C5180" w:rsidRDefault="00E36843" w:rsidP="00E36843">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Pr>
                    <w:noProof/>
                  </w:rPr>
                  <w:t>90дней</w:t>
                </w:r>
                <w:r>
                  <w:rPr>
                    <w:noProof/>
                  </w:rPr>
                  <w:fldChar w:fldCharType="end"/>
                </w:r>
              </w:p>
            </w:tc>
          </w:tr>
          <w:tr w:rsidR="00E36843" w:rsidRPr="00B56B74" w14:paraId="2757FC68" w14:textId="77777777" w:rsidTr="00BC4A87">
            <w:trPr>
              <w:tblCellSpacing w:w="42" w:type="dxa"/>
            </w:trPr>
            <w:tc>
              <w:tcPr>
                <w:tcW w:w="775" w:type="dxa"/>
                <w:vAlign w:val="center"/>
              </w:tcPr>
              <w:p w14:paraId="676B3AF4" w14:textId="77777777" w:rsidR="00E36843" w:rsidRPr="00B56B74" w:rsidRDefault="00E36843" w:rsidP="00E36843">
                <w:pPr>
                  <w:pStyle w:val="111"/>
                </w:pPr>
              </w:p>
            </w:tc>
            <w:tc>
              <w:tcPr>
                <w:tcW w:w="2893" w:type="dxa"/>
                <w:tcMar>
                  <w:left w:w="85" w:type="dxa"/>
                </w:tcMar>
                <w:vAlign w:val="center"/>
              </w:tcPr>
              <w:p w14:paraId="17C1A026" w14:textId="77777777" w:rsidR="00E36843" w:rsidRPr="00B56B74" w:rsidRDefault="00E36843" w:rsidP="00E36843">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A298ECB" w14:textId="3B6B04C2" w:rsidR="00E36843" w:rsidRPr="004A11C7" w:rsidRDefault="00E36843" w:rsidP="00E36843">
                <w:pPr>
                  <w:pStyle w:val="111"/>
                  <w:numPr>
                    <w:ilvl w:val="0"/>
                    <w:numId w:val="0"/>
                  </w:numPr>
                  <w:spacing w:after="0" w:line="240" w:lineRule="auto"/>
                  <w:jc w:val="left"/>
                </w:pPr>
                <w:r>
                  <w:t>нет</w:t>
                </w:r>
              </w:p>
            </w:tc>
          </w:tr>
        </w:tbl>
      </w:sdtContent>
    </w:sdt>
    <w:permEnd w:id="614678679"/>
    <w:p w14:paraId="757AE297" w14:textId="77777777" w:rsidR="00BC611E" w:rsidRPr="000A2007" w:rsidRDefault="00BC611E" w:rsidP="00BC611E">
      <w:pPr>
        <w:pStyle w:val="113"/>
      </w:pPr>
      <w:r>
        <w:t>Требования б</w:t>
      </w:r>
      <w:r w:rsidRPr="000A2007">
        <w:t>езопасност</w:t>
      </w:r>
      <w:r>
        <w:t>и</w:t>
      </w:r>
    </w:p>
    <w:permStart w:id="323236737" w:edGrp="everyone" w:displacedByCustomXml="next"/>
    <w:sdt>
      <w:sdtPr>
        <w:alias w:val="Требования к безопасности"/>
        <w:tag w:val="Требования к безопасности"/>
        <w:id w:val="677928854"/>
        <w:placeholder>
          <w:docPart w:val="87BA6402F643491E8CACFC3F3705507D"/>
        </w:placeholder>
        <w15:color w:val="FFFF00"/>
      </w:sdtPr>
      <w:sdtEndPr/>
      <w:sdtContent>
        <w:p w14:paraId="0653BFA2" w14:textId="0E37D99E"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0C0B81">
            <w:rPr>
              <w:noProof/>
            </w:rPr>
            <w:t>согласно Технического задания</w:t>
          </w:r>
          <w:r>
            <w:rPr>
              <w:noProof/>
            </w:rPr>
            <w:fldChar w:fldCharType="end"/>
          </w:r>
        </w:p>
      </w:sdtContent>
    </w:sdt>
    <w:permEnd w:id="323236737" w:displacedByCustomXml="prev"/>
    <w:p w14:paraId="55EB583B" w14:textId="77777777" w:rsidR="00BC611E" w:rsidRDefault="003D490E" w:rsidP="00BC611E">
      <w:pPr>
        <w:pStyle w:val="113"/>
      </w:pPr>
      <w:r>
        <w:lastRenderedPageBreak/>
        <w:t>Требования иные</w:t>
      </w:r>
    </w:p>
    <w:permStart w:id="880823128"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60D202CFFCE046D6BD2D0ECAA388236A"/>
        </w:placeholder>
        <w15:color w:val="FFFF00"/>
      </w:sdtPr>
      <w:sdtEndPr/>
      <w:sdtContent>
        <w:p w14:paraId="40A4B9FB" w14:textId="77777777" w:rsidR="002F11D1" w:rsidRDefault="002F11D1" w:rsidP="002F11D1">
          <w:pPr>
            <w:pStyle w:val="1113"/>
          </w:pPr>
          <w: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0A7FB744" w14:textId="77777777" w:rsidR="00BC611E" w:rsidRDefault="002F11D1" w:rsidP="002F11D1">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p>
      </w:sdtContent>
    </w:sdt>
    <w:permEnd w:id="880823128" w:displacedByCustomXml="prev"/>
    <w:p w14:paraId="60A66073" w14:textId="77777777"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14:paraId="69CF172F" w14:textId="77777777" w:rsidR="00BE3194" w:rsidRDefault="00BE3194" w:rsidP="00BE3194">
      <w:pPr>
        <w:pStyle w:val="1"/>
      </w:pPr>
      <w:bookmarkStart w:id="5" w:name="_Ref534988715"/>
      <w:bookmarkStart w:id="6" w:name="_Toc143602273"/>
      <w:r w:rsidRPr="007872F0">
        <w:lastRenderedPageBreak/>
        <w:t xml:space="preserve">Требования к участникам </w:t>
      </w:r>
      <w:r>
        <w:t>закупки</w:t>
      </w:r>
      <w:bookmarkEnd w:id="5"/>
      <w:bookmarkEnd w:id="6"/>
    </w:p>
    <w:p w14:paraId="48B94622" w14:textId="77777777" w:rsidR="00BE3194" w:rsidRDefault="006F2981" w:rsidP="002B3785">
      <w:pPr>
        <w:pStyle w:val="113"/>
      </w:pPr>
      <w:bookmarkStart w:id="7" w:name="_Ref536436102"/>
      <w:r>
        <w:t>Перечень</w:t>
      </w:r>
      <w:r w:rsidR="00B377D5" w:rsidRPr="00B377D5">
        <w:t xml:space="preserve"> </w:t>
      </w:r>
      <w:r w:rsidR="00B377D5">
        <w:t>общих</w:t>
      </w:r>
      <w:r>
        <w:t xml:space="preserve"> т</w:t>
      </w:r>
      <w:r w:rsidR="00B27C69">
        <w:t>ребований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47532E" w14:paraId="10AE765E" w14:textId="77777777" w:rsidTr="001E79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6C45AF3" w14:textId="77777777" w:rsidR="0047532E" w:rsidRPr="0047532E" w:rsidRDefault="0047532E" w:rsidP="004F0C97">
            <w:pPr>
              <w:suppressAutoHyphens/>
            </w:pPr>
            <w:r w:rsidRPr="0047532E">
              <w:t>№</w:t>
            </w:r>
          </w:p>
        </w:tc>
        <w:tc>
          <w:tcPr>
            <w:tcW w:w="3706" w:type="dxa"/>
            <w:vAlign w:val="center"/>
          </w:tcPr>
          <w:p w14:paraId="35E1D287" w14:textId="77777777"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14:paraId="33564C00" w14:textId="77777777"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14:paraId="38BFFB1E" w14:textId="77777777" w:rsidTr="001E79BF">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FFFA9E0" w14:textId="77777777" w:rsidR="0078597D" w:rsidRPr="0057727C" w:rsidRDefault="0078597D" w:rsidP="005F3976">
            <w:pPr>
              <w:pStyle w:val="ac"/>
              <w:numPr>
                <w:ilvl w:val="0"/>
                <w:numId w:val="6"/>
              </w:numPr>
              <w:suppressAutoHyphens/>
              <w:jc w:val="both"/>
            </w:pPr>
          </w:p>
        </w:tc>
        <w:tc>
          <w:tcPr>
            <w:tcW w:w="3706" w:type="dxa"/>
            <w:vAlign w:val="center"/>
          </w:tcPr>
          <w:p w14:paraId="5E24B2EA" w14:textId="77777777" w:rsidR="0078597D" w:rsidRPr="007A6892" w:rsidRDefault="0078597D" w:rsidP="005F3976">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60D202CFFCE046D6BD2D0ECAA388236A"/>
              </w:placeholder>
              <w15:color w:val="FFFF00"/>
            </w:sdtPr>
            <w:sdtEndPr/>
            <w:sdtContent>
              <w:p w14:paraId="40F0B238" w14:textId="77777777" w:rsidR="00967A80" w:rsidRDefault="008F2D97"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2"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14:paraId="6CF1E7CE" w14:textId="77777777" w:rsidR="00476CD1" w:rsidRDefault="008F2D97"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14:paraId="1756C565" w14:textId="77777777" w:rsidR="00DF3CC5" w:rsidRPr="00D73D97" w:rsidRDefault="00476CD1"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14:paraId="76DF7B65" w14:textId="77777777" w:rsidR="00C51201" w:rsidRDefault="008F2D97"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14:paraId="768DCB5F" w14:textId="14F41532" w:rsidR="006A2440" w:rsidRDefault="00C51201" w:rsidP="005F3976">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584606">
                  <w:rPr>
                    <w:rStyle w:val="affff"/>
                  </w:rPr>
                  <w:t>6.6</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9B46E4" w14:paraId="7BFD0559" w14:textId="77777777" w:rsidTr="001E79BF">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116E43" w14:textId="77777777" w:rsidR="009B46E4" w:rsidRPr="0057727C" w:rsidRDefault="009B46E4" w:rsidP="009B46E4">
            <w:pPr>
              <w:pStyle w:val="ac"/>
              <w:numPr>
                <w:ilvl w:val="0"/>
                <w:numId w:val="6"/>
              </w:numPr>
              <w:suppressAutoHyphens/>
              <w:jc w:val="both"/>
            </w:pPr>
          </w:p>
        </w:tc>
        <w:tc>
          <w:tcPr>
            <w:tcW w:w="3706" w:type="dxa"/>
            <w:vAlign w:val="center"/>
          </w:tcPr>
          <w:p w14:paraId="0FBFDB4E" w14:textId="77777777" w:rsidR="009B46E4" w:rsidRPr="0047532E" w:rsidRDefault="009B46E4" w:rsidP="009B46E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D8A4FB27C6624E7DB78B74CCF70F1EDB"/>
            </w:placeholder>
            <w15:color w:val="FFFF00"/>
          </w:sdtPr>
          <w:sdtEndPr/>
          <w:sdtContent>
            <w:tc>
              <w:tcPr>
                <w:tcW w:w="4394" w:type="dxa"/>
                <w:vAlign w:val="center"/>
              </w:tcPr>
              <w:p w14:paraId="4E4D0671" w14:textId="77777777" w:rsidR="009B46E4" w:rsidRPr="0047532E" w:rsidRDefault="009B46E4" w:rsidP="009B46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14:paraId="3D3862F2"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4C3218B" w14:textId="77777777" w:rsidR="0047532E" w:rsidRPr="0057727C" w:rsidRDefault="0047532E" w:rsidP="005F3976">
            <w:pPr>
              <w:pStyle w:val="ac"/>
              <w:numPr>
                <w:ilvl w:val="0"/>
                <w:numId w:val="6"/>
              </w:numPr>
              <w:suppressAutoHyphens/>
              <w:jc w:val="both"/>
            </w:pPr>
          </w:p>
        </w:tc>
        <w:tc>
          <w:tcPr>
            <w:tcW w:w="3706" w:type="dxa"/>
            <w:vAlign w:val="center"/>
          </w:tcPr>
          <w:p w14:paraId="3CEA8EDD" w14:textId="77777777" w:rsidR="0047532E" w:rsidRPr="0047532E" w:rsidRDefault="00196D4B" w:rsidP="005F3976">
            <w:pPr>
              <w:suppressAutoHyphens/>
              <w:jc w:val="both"/>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D3F1EC8327884911A35DF7D24A867F59"/>
            </w:placeholder>
            <w15:color w:val="FFFF00"/>
          </w:sdtPr>
          <w:sdtEndPr/>
          <w:sdtContent>
            <w:sdt>
              <w:sdtPr>
                <w:id w:val="-1825498209"/>
                <w:placeholder>
                  <w:docPart w:val="041BE87796E84B95847FE22D16E61BBE"/>
                </w:placeholder>
                <w15:color w:val="FFFF00"/>
              </w:sdtPr>
              <w:sdtEndPr/>
              <w:sdtContent>
                <w:sdt>
                  <w:sdtPr>
                    <w:id w:val="-588309584"/>
                    <w:placeholder>
                      <w:docPart w:val="B72D170B680E404B8BE1F3F11BA6DDF2"/>
                    </w:placeholder>
                    <w15:color w:val="FFFF00"/>
                  </w:sdtPr>
                  <w:sdtEndPr/>
                  <w:sdtContent>
                    <w:tc>
                      <w:tcPr>
                        <w:tcW w:w="4394" w:type="dxa"/>
                        <w:vAlign w:val="center"/>
                      </w:tcPr>
                      <w:p w14:paraId="0D778510" w14:textId="77777777" w:rsidR="0047532E" w:rsidRPr="0047532E" w:rsidRDefault="008E7EB1" w:rsidP="005F3976">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14:paraId="22D468F4"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738B73B" w14:textId="77777777" w:rsidR="007A6892" w:rsidRPr="0057727C" w:rsidRDefault="007A6892" w:rsidP="005F3976">
            <w:pPr>
              <w:pStyle w:val="ac"/>
              <w:numPr>
                <w:ilvl w:val="0"/>
                <w:numId w:val="6"/>
              </w:numPr>
              <w:suppressAutoHyphens/>
              <w:jc w:val="both"/>
            </w:pPr>
          </w:p>
        </w:tc>
        <w:tc>
          <w:tcPr>
            <w:tcW w:w="3706" w:type="dxa"/>
            <w:vAlign w:val="center"/>
          </w:tcPr>
          <w:p w14:paraId="15DA19B1" w14:textId="77777777" w:rsidR="007A6892" w:rsidRPr="007A6892" w:rsidRDefault="007A6CA3" w:rsidP="005F3976">
            <w:pPr>
              <w:suppressAutoHyphens/>
              <w:jc w:val="both"/>
              <w:cnfStyle w:val="000000010000" w:firstRow="0" w:lastRow="0" w:firstColumn="0" w:lastColumn="0" w:oddVBand="0" w:evenVBand="0" w:oddHBand="0" w:evenHBand="1" w:firstRowFirstColumn="0" w:firstRowLastColumn="0" w:lastRowFirstColumn="0" w:lastRowLastColumn="0"/>
            </w:pPr>
            <w:r w:rsidRPr="007A6CA3">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0DC355C0D8184A4BA4071A6E503D013C"/>
            </w:placeholder>
            <w15:color w:val="FFFF00"/>
          </w:sdtPr>
          <w:sdtEndPr/>
          <w:sdtContent>
            <w:sdt>
              <w:sdtPr>
                <w:id w:val="1734434407"/>
                <w:placeholder>
                  <w:docPart w:val="F11BD2D090A142DCB4895327D09D7977"/>
                </w:placeholder>
                <w15:color w:val="FFFF00"/>
              </w:sdtPr>
              <w:sdtEndPr/>
              <w:sdtContent>
                <w:sdt>
                  <w:sdtPr>
                    <w:id w:val="128986883"/>
                    <w:placeholder>
                      <w:docPart w:val="9127CE9EC8054A5CBC3868F3C4C262A2"/>
                    </w:placeholder>
                    <w15:color w:val="FFFF00"/>
                  </w:sdtPr>
                  <w:sdtEndPr/>
                  <w:sdtContent>
                    <w:tc>
                      <w:tcPr>
                        <w:tcW w:w="4394" w:type="dxa"/>
                        <w:vAlign w:val="center"/>
                      </w:tcPr>
                      <w:p w14:paraId="6B186B2C" w14:textId="77777777" w:rsidR="007A6892" w:rsidRPr="0047532E" w:rsidRDefault="008E7EB1" w:rsidP="005F3976">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CA3" w14:paraId="21AA64FB"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9CB16C2" w14:textId="77777777" w:rsidR="007A6CA3" w:rsidRPr="0057727C" w:rsidRDefault="007A6CA3" w:rsidP="005F3976">
            <w:pPr>
              <w:pStyle w:val="ac"/>
              <w:numPr>
                <w:ilvl w:val="0"/>
                <w:numId w:val="6"/>
              </w:numPr>
              <w:suppressAutoHyphens/>
              <w:jc w:val="both"/>
            </w:pPr>
          </w:p>
        </w:tc>
        <w:tc>
          <w:tcPr>
            <w:tcW w:w="3706" w:type="dxa"/>
            <w:vAlign w:val="center"/>
          </w:tcPr>
          <w:p w14:paraId="0F34DA36" w14:textId="77777777" w:rsidR="007A6CA3" w:rsidRPr="007A6892" w:rsidRDefault="007A6CA3" w:rsidP="005F3976">
            <w:pPr>
              <w:suppressAutoHyphens/>
              <w:jc w:val="both"/>
              <w:cnfStyle w:val="000000100000" w:firstRow="0" w:lastRow="0" w:firstColumn="0" w:lastColumn="0" w:oddVBand="0" w:evenVBand="0" w:oddHBand="1" w:evenHBand="0" w:firstRowFirstColumn="0" w:firstRowLastColumn="0" w:lastRowFirstColumn="0" w:lastRowLastColumn="0"/>
            </w:pPr>
            <w:r w:rsidRPr="007A6CA3">
              <w:t>Отсутствие у участника закупки ограничений для участия в закупках, установленных законодательством Российской Федерации</w:t>
            </w:r>
          </w:p>
        </w:tc>
        <w:sdt>
          <w:sdtPr>
            <w:id w:val="1893459595"/>
            <w:placeholder>
              <w:docPart w:val="85975310172D4D71A4396DB9E1A64FD0"/>
            </w:placeholder>
            <w15:color w:val="FFFF00"/>
          </w:sdtPr>
          <w:sdtEndPr/>
          <w:sdtContent>
            <w:tc>
              <w:tcPr>
                <w:tcW w:w="4394" w:type="dxa"/>
                <w:vAlign w:val="center"/>
              </w:tcPr>
              <w:p w14:paraId="79A3F2E6" w14:textId="77777777" w:rsidR="007A6CA3" w:rsidRDefault="007A6CA3" w:rsidP="005F3976">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14:paraId="169FF95B"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0F0BBBD" w14:textId="77777777" w:rsidR="007228C6" w:rsidRPr="0057727C" w:rsidRDefault="007228C6" w:rsidP="005F3976">
            <w:pPr>
              <w:pStyle w:val="ac"/>
              <w:numPr>
                <w:ilvl w:val="0"/>
                <w:numId w:val="6"/>
              </w:numPr>
              <w:suppressAutoHyphens/>
              <w:jc w:val="both"/>
            </w:pPr>
          </w:p>
        </w:tc>
        <w:tc>
          <w:tcPr>
            <w:tcW w:w="3706" w:type="dxa"/>
            <w:vAlign w:val="center"/>
          </w:tcPr>
          <w:p w14:paraId="4E5F113C" w14:textId="77777777" w:rsidR="007228C6" w:rsidRPr="007A6892" w:rsidRDefault="007228C6" w:rsidP="005F3976">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474DD4D98B124F9BB061749A5E153115"/>
            </w:placeholder>
            <w15:color w:val="FFFF00"/>
          </w:sdtPr>
          <w:sdtEndPr/>
          <w:sdtContent>
            <w:sdt>
              <w:sdtPr>
                <w:id w:val="-1227372339"/>
                <w:placeholder>
                  <w:docPart w:val="737041444E694EC2A3F3D0F59EAB26CC"/>
                </w:placeholder>
                <w15:color w:val="FFFF00"/>
              </w:sdtPr>
              <w:sdtEndPr/>
              <w:sdtContent>
                <w:sdt>
                  <w:sdtPr>
                    <w:id w:val="-85692800"/>
                    <w:placeholder>
                      <w:docPart w:val="439CEA87C9A54C629FA6B82FBB4878A1"/>
                    </w:placeholder>
                    <w15:color w:val="FFFF00"/>
                  </w:sdtPr>
                  <w:sdtEndPr/>
                  <w:sdtContent>
                    <w:tc>
                      <w:tcPr>
                        <w:tcW w:w="4394" w:type="dxa"/>
                        <w:vAlign w:val="center"/>
                      </w:tcPr>
                      <w:p w14:paraId="302500E4" w14:textId="77777777" w:rsidR="007228C6" w:rsidRDefault="007228C6" w:rsidP="005F3976">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04D9E297"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22DD953" w14:textId="77777777" w:rsidR="007228C6" w:rsidRPr="0057727C" w:rsidRDefault="007228C6" w:rsidP="005F3976">
            <w:pPr>
              <w:pStyle w:val="ac"/>
              <w:numPr>
                <w:ilvl w:val="0"/>
                <w:numId w:val="6"/>
              </w:numPr>
              <w:suppressAutoHyphens/>
              <w:jc w:val="both"/>
            </w:pPr>
          </w:p>
        </w:tc>
        <w:tc>
          <w:tcPr>
            <w:tcW w:w="3706" w:type="dxa"/>
            <w:vAlign w:val="center"/>
          </w:tcPr>
          <w:p w14:paraId="03F700A6" w14:textId="77777777" w:rsidR="007228C6" w:rsidRPr="007A6892" w:rsidRDefault="007228C6" w:rsidP="005F3976">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2CD85BAD2D0A4D7CB2BB7857719FF26C"/>
            </w:placeholder>
            <w15:color w:val="FFFF00"/>
          </w:sdtPr>
          <w:sdtEndPr/>
          <w:sdtContent>
            <w:sdt>
              <w:sdtPr>
                <w:id w:val="2013024472"/>
                <w:placeholder>
                  <w:docPart w:val="5BB6206500F2458391E8B6D006D98E95"/>
                </w:placeholder>
                <w15:color w:val="FFFF00"/>
              </w:sdtPr>
              <w:sdtEndPr/>
              <w:sdtContent>
                <w:sdt>
                  <w:sdtPr>
                    <w:id w:val="-1950388802"/>
                    <w:placeholder>
                      <w:docPart w:val="469D52E4A57C4ABC85CF360E88A44D7B"/>
                    </w:placeholder>
                    <w15:color w:val="FFFF00"/>
                  </w:sdtPr>
                  <w:sdtEndPr/>
                  <w:sdtContent>
                    <w:tc>
                      <w:tcPr>
                        <w:tcW w:w="4394" w:type="dxa"/>
                        <w:vAlign w:val="center"/>
                      </w:tcPr>
                      <w:p w14:paraId="35E09C53" w14:textId="77777777" w:rsidR="007228C6" w:rsidRDefault="007228C6" w:rsidP="005F3976">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14:paraId="5CFC6841"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5D66471" w14:textId="77777777" w:rsidR="003A14B5" w:rsidRPr="0057727C" w:rsidRDefault="003A14B5" w:rsidP="005F3976">
            <w:pPr>
              <w:pStyle w:val="ac"/>
              <w:numPr>
                <w:ilvl w:val="0"/>
                <w:numId w:val="6"/>
              </w:numPr>
              <w:suppressAutoHyphens/>
              <w:jc w:val="both"/>
            </w:pPr>
          </w:p>
        </w:tc>
        <w:tc>
          <w:tcPr>
            <w:tcW w:w="3706" w:type="dxa"/>
            <w:vAlign w:val="center"/>
          </w:tcPr>
          <w:p w14:paraId="7CD8159E" w14:textId="77777777" w:rsidR="003A14B5" w:rsidRPr="007A6892" w:rsidRDefault="003A14B5" w:rsidP="005F3976">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C67C3317EC3F4465AE7C7812873164A9"/>
            </w:placeholder>
            <w15:color w:val="FFFF00"/>
          </w:sdtPr>
          <w:sdtEndPr/>
          <w:sdtContent>
            <w:sdt>
              <w:sdtPr>
                <w:id w:val="-110133759"/>
                <w:placeholder>
                  <w:docPart w:val="8B24316593DB4A368CFC0EE13205BED7"/>
                </w:placeholder>
                <w15:color w:val="FFFF00"/>
              </w:sdtPr>
              <w:sdtEndPr/>
              <w:sdtContent>
                <w:tc>
                  <w:tcPr>
                    <w:tcW w:w="4394" w:type="dxa"/>
                    <w:vAlign w:val="center"/>
                  </w:tcPr>
                  <w:p w14:paraId="08C2550C" w14:textId="77777777" w:rsidR="00406BE6" w:rsidRDefault="00406BE6" w:rsidP="005F3976">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документ</w:t>
                    </w:r>
                    <w:r>
                      <w:rPr>
                        <w:rStyle w:val="affffff1"/>
                      </w:rPr>
                      <w:footnoteReference w:id="1"/>
                    </w:r>
                    <w:r>
                      <w:t xml:space="preserve"> по форме КНД 1120101, полученный не ранее месяца </w:t>
                    </w:r>
                    <w:r w:rsidRPr="006F1D70">
                      <w:t xml:space="preserve">до дня размещения извещения о проведении </w:t>
                    </w:r>
                    <w:r>
                      <w:t>закупки.</w:t>
                    </w:r>
                  </w:p>
                  <w:p w14:paraId="22457092" w14:textId="77777777" w:rsidR="003A14B5" w:rsidRPr="0047532E" w:rsidRDefault="00406BE6" w:rsidP="005F3976">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Pr="007D3452">
                      <w:t xml:space="preserve">окумент </w:t>
                    </w:r>
                    <w:r>
                      <w:t>по форме КНД 1120101</w:t>
                    </w:r>
                    <w:r w:rsidR="00B21380">
                      <w:t xml:space="preserve"> и документ по форме </w:t>
                    </w:r>
                    <w:r w:rsidR="001D05CD">
                      <w:t xml:space="preserve">КНД 1160080 или </w:t>
                    </w:r>
                    <w:r w:rsidR="00B21380">
                      <w:t>КНД 1160082</w:t>
                    </w:r>
                    <w:r>
                      <w:t xml:space="preserve">, полученные не ранее месяца </w:t>
                    </w:r>
                    <w:r w:rsidRPr="006F1D70">
                      <w:t xml:space="preserve">до дня размещения извещения о проведении </w:t>
                    </w:r>
                    <w:r>
                      <w:t>закупки.</w:t>
                    </w:r>
                  </w:p>
                </w:tc>
              </w:sdtContent>
            </w:sdt>
          </w:sdtContent>
        </w:sdt>
      </w:tr>
      <w:tr w:rsidR="00773FF0" w14:paraId="160AA57A"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A386FEF" w14:textId="77777777" w:rsidR="00773FF0" w:rsidRPr="0057727C" w:rsidRDefault="00773FF0" w:rsidP="005F3976">
            <w:pPr>
              <w:pStyle w:val="ac"/>
              <w:numPr>
                <w:ilvl w:val="0"/>
                <w:numId w:val="6"/>
              </w:numPr>
              <w:suppressAutoHyphens/>
              <w:jc w:val="both"/>
            </w:pPr>
          </w:p>
        </w:tc>
        <w:tc>
          <w:tcPr>
            <w:tcW w:w="3706" w:type="dxa"/>
            <w:vAlign w:val="center"/>
          </w:tcPr>
          <w:p w14:paraId="422B1A5C" w14:textId="77777777" w:rsidR="00773FF0" w:rsidRPr="007A6892" w:rsidRDefault="00773FF0" w:rsidP="005F3976">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60D202CFFCE046D6BD2D0ECAA388236A"/>
              </w:placeholder>
              <w15:color w:val="FFFF00"/>
            </w:sdtPr>
            <w:sdtEndPr/>
            <w:sdtContent>
              <w:p w14:paraId="0A9F22E7" w14:textId="77777777" w:rsidR="00773FF0" w:rsidRDefault="00773FF0" w:rsidP="005F3976">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1E79BF" w14:paraId="757D6900"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17AFD95" w14:textId="77777777" w:rsidR="001E79BF" w:rsidRPr="0057727C" w:rsidRDefault="001E79BF" w:rsidP="001E79BF">
            <w:pPr>
              <w:pStyle w:val="ac"/>
              <w:numPr>
                <w:ilvl w:val="0"/>
                <w:numId w:val="6"/>
              </w:numPr>
              <w:suppressAutoHyphens/>
              <w:jc w:val="both"/>
            </w:pPr>
          </w:p>
        </w:tc>
        <w:tc>
          <w:tcPr>
            <w:tcW w:w="3706" w:type="dxa"/>
            <w:vAlign w:val="center"/>
          </w:tcPr>
          <w:p w14:paraId="565F02D0" w14:textId="77777777" w:rsidR="001E79BF" w:rsidRPr="001E79BF" w:rsidRDefault="001E79BF" w:rsidP="00904C11">
            <w:pPr>
              <w:suppressAutoHyphens/>
              <w:jc w:val="both"/>
              <w:cnfStyle w:val="000000010000" w:firstRow="0" w:lastRow="0" w:firstColumn="0" w:lastColumn="0" w:oddVBand="0" w:evenVBand="0" w:oddHBand="0" w:evenHBand="1" w:firstRowFirstColumn="0" w:firstRowLastColumn="0" w:lastRowFirstColumn="0" w:lastRowLastColumn="0"/>
            </w:pPr>
            <w:r w:rsidRPr="001E79BF">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tc>
          <w:tcPr>
            <w:tcW w:w="4394" w:type="dxa"/>
            <w:vAlign w:val="center"/>
          </w:tcPr>
          <w:p w14:paraId="15FBBC8F" w14:textId="77777777" w:rsidR="001E79BF" w:rsidRDefault="00CB4E1E" w:rsidP="00904C11">
            <w:pPr>
              <w:suppressAutoHyphens/>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"Административные_наказания" </w:instrText>
            </w:r>
            <w:r>
              <w:fldChar w:fldCharType="separate"/>
            </w:r>
            <w:r w:rsidR="005F6205">
              <w:rPr>
                <w:noProof/>
              </w:rPr>
              <w:t>«Административные_наказания»</w:t>
            </w:r>
            <w:r>
              <w:rPr>
                <w:noProof/>
              </w:rPr>
              <w:fldChar w:fldCharType="end"/>
            </w:r>
          </w:p>
        </w:tc>
      </w:tr>
      <w:tr w:rsidR="001E79BF" w14:paraId="1FA733A4"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73227E6" w14:textId="77777777" w:rsidR="001E79BF" w:rsidRPr="0057727C" w:rsidRDefault="001E79BF" w:rsidP="001E79BF">
            <w:pPr>
              <w:pStyle w:val="ac"/>
              <w:numPr>
                <w:ilvl w:val="0"/>
                <w:numId w:val="6"/>
              </w:numPr>
              <w:suppressAutoHyphens/>
              <w:jc w:val="both"/>
            </w:pPr>
          </w:p>
        </w:tc>
        <w:tc>
          <w:tcPr>
            <w:tcW w:w="3706" w:type="dxa"/>
            <w:vAlign w:val="center"/>
          </w:tcPr>
          <w:p w14:paraId="0A3188FC" w14:textId="77777777" w:rsidR="001E79BF" w:rsidRPr="001E79BF" w:rsidRDefault="001E79BF" w:rsidP="00904C11">
            <w:pPr>
              <w:suppressAutoHyphens/>
              <w:jc w:val="both"/>
              <w:cnfStyle w:val="000000100000" w:firstRow="0" w:lastRow="0" w:firstColumn="0" w:lastColumn="0" w:oddVBand="0" w:evenVBand="0" w:oddHBand="1" w:evenHBand="0" w:firstRowFirstColumn="0" w:firstRowLastColumn="0" w:lastRowFirstColumn="0" w:lastRowLastColumn="0"/>
            </w:pPr>
            <w:r w:rsidRPr="001E79BF">
              <w:t>Отсутствие у участника закупки претензий, Заказчика, признанных им или в рамках искового производства.</w:t>
            </w:r>
          </w:p>
          <w:p w14:paraId="2960EAA3" w14:textId="77777777" w:rsidR="001E79BF" w:rsidRPr="001E79BF" w:rsidRDefault="001E79BF" w:rsidP="00904C11">
            <w:pPr>
              <w:suppressAutoHyphens/>
              <w:jc w:val="both"/>
              <w:cnfStyle w:val="000000100000" w:firstRow="0" w:lastRow="0" w:firstColumn="0" w:lastColumn="0" w:oddVBand="0" w:evenVBand="0" w:oddHBand="1" w:evenHBand="0" w:firstRowFirstColumn="0" w:firstRowLastColumn="0" w:lastRowFirstColumn="0" w:lastRowLastColumn="0"/>
            </w:pPr>
            <w:r w:rsidRPr="001E79BF">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tc>
          <w:tcPr>
            <w:tcW w:w="4394" w:type="dxa"/>
            <w:vAlign w:val="center"/>
          </w:tcPr>
          <w:p w14:paraId="061646CF" w14:textId="77777777" w:rsidR="001E79BF" w:rsidRDefault="00CB4E1E" w:rsidP="00904C11">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"Отсутствие_претензий" </w:instrText>
            </w:r>
            <w:r>
              <w:fldChar w:fldCharType="separate"/>
            </w:r>
            <w:r w:rsidR="005F6205">
              <w:rPr>
                <w:noProof/>
              </w:rPr>
              <w:t>«Отсутствие_претензий»</w:t>
            </w:r>
            <w:r>
              <w:rPr>
                <w:noProof/>
              </w:rPr>
              <w:fldChar w:fldCharType="end"/>
            </w:r>
          </w:p>
        </w:tc>
      </w:tr>
      <w:tr w:rsidR="00BE0483" w14:paraId="1731C784"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C74D625" w14:textId="77777777" w:rsidR="00BE0483" w:rsidRPr="0057727C" w:rsidRDefault="00BE0483" w:rsidP="005F3976">
            <w:pPr>
              <w:pStyle w:val="ac"/>
              <w:numPr>
                <w:ilvl w:val="0"/>
                <w:numId w:val="6"/>
              </w:numPr>
              <w:suppressAutoHyphens/>
              <w:jc w:val="both"/>
            </w:pPr>
          </w:p>
        </w:tc>
        <w:tc>
          <w:tcPr>
            <w:tcW w:w="3706" w:type="dxa"/>
            <w:vAlign w:val="center"/>
          </w:tcPr>
          <w:p w14:paraId="594832CA" w14:textId="77777777" w:rsidR="00BE0483" w:rsidRPr="00773FF0" w:rsidRDefault="00BE0483" w:rsidP="005F3976">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60D202CFFCE046D6BD2D0ECAA388236A"/>
              </w:placeholder>
              <w15:color w:val="FFFF00"/>
            </w:sdtPr>
            <w:sdtEndPr/>
            <w:sdtContent>
              <w:p w14:paraId="41D15835" w14:textId="00D2FE51" w:rsidR="00BE0483" w:rsidRPr="00773FF0" w:rsidRDefault="008D0FA5" w:rsidP="005F3976">
                <w:pPr>
                  <w:suppressAutoHyphens/>
                  <w:jc w:val="both"/>
                  <w:cnfStyle w:val="000000010000" w:firstRow="0" w:lastRow="0" w:firstColumn="0" w:lastColumn="0" w:oddVBand="0" w:evenVBand="0" w:oddHBand="0" w:evenHBand="1" w:firstRowFirstColumn="0" w:firstRowLastColumn="0" w:lastRowFirstColumn="0" w:lastRowLastColumn="0"/>
                </w:pPr>
                <w:r>
                  <w:t>Не требуется</w:t>
                </w:r>
              </w:p>
            </w:sdtContent>
          </w:sdt>
        </w:tc>
      </w:tr>
      <w:tr w:rsidR="0012574A" w14:paraId="4B84E010"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BBFD9C2" w14:textId="77777777" w:rsidR="0012574A" w:rsidRPr="0057727C" w:rsidRDefault="0012574A" w:rsidP="005F3976">
            <w:pPr>
              <w:pStyle w:val="ac"/>
              <w:numPr>
                <w:ilvl w:val="0"/>
                <w:numId w:val="6"/>
              </w:numPr>
              <w:suppressAutoHyphens/>
              <w:jc w:val="both"/>
            </w:pPr>
          </w:p>
        </w:tc>
        <w:tc>
          <w:tcPr>
            <w:tcW w:w="3706" w:type="dxa"/>
            <w:vAlign w:val="center"/>
          </w:tcPr>
          <w:p w14:paraId="3A11DA44" w14:textId="77777777" w:rsidR="0012574A" w:rsidRPr="00BE0483" w:rsidRDefault="0012574A" w:rsidP="005F3976">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60D202CFFCE046D6BD2D0ECAA388236A"/>
              </w:placeholder>
              <w15:color w:val="FFFF00"/>
            </w:sdtPr>
            <w:sdtEndPr/>
            <w:sdtContent>
              <w:sdt>
                <w:sdtPr>
                  <w:id w:val="925316340"/>
                  <w:placeholder>
                    <w:docPart w:val="05E1E9514F7B4B94B5338FDDAAB64562"/>
                  </w:placeholder>
                  <w15:color w:val="FFFF00"/>
                </w:sdtPr>
                <w:sdtEndPr/>
                <w:sdtContent>
                  <w:p w14:paraId="59EF4708" w14:textId="27304698" w:rsidR="0012574A" w:rsidRPr="008A5D69" w:rsidRDefault="008F2A7B" w:rsidP="005F3976">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CB4E1E">
                      <w:fldChar w:fldCharType="begin"/>
                    </w:r>
                    <w:r w:rsidR="00CB4E1E">
                      <w:instrText xml:space="preserve"> MERGEFIELD Минимальное_колво_рассматриваемых_догов </w:instrText>
                    </w:r>
                    <w:r w:rsidR="00CB4E1E">
                      <w:fldChar w:fldCharType="separate"/>
                    </w:r>
                    <w:r w:rsidR="005F6205">
                      <w:rPr>
                        <w:noProof/>
                      </w:rPr>
                      <w:t>«</w:t>
                    </w:r>
                    <w:r w:rsidR="00E36843">
                      <w:rPr>
                        <w:noProof/>
                      </w:rPr>
                      <w:t>2</w:t>
                    </w:r>
                    <w:r w:rsidR="005F6205">
                      <w:rPr>
                        <w:noProof/>
                      </w:rPr>
                      <w:t>»</w:t>
                    </w:r>
                    <w:r w:rsidR="00CB4E1E">
                      <w:rPr>
                        <w:noProof/>
                      </w:rPr>
                      <w:fldChar w:fldCharType="end"/>
                    </w:r>
                    <w:r>
                      <w:t xml:space="preserve"> </w:t>
                    </w:r>
                    <w:r w:rsidR="00B07246">
                      <w:t xml:space="preserve">договора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584606">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sdtContent>
          </w:sdt>
        </w:tc>
      </w:tr>
      <w:tr w:rsidR="006724D0" w14:paraId="23519B0B"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3949DB4" w14:textId="77777777" w:rsidR="006724D0" w:rsidRPr="0057727C" w:rsidRDefault="006724D0" w:rsidP="005F3976">
            <w:pPr>
              <w:pStyle w:val="ac"/>
              <w:numPr>
                <w:ilvl w:val="0"/>
                <w:numId w:val="6"/>
              </w:numPr>
              <w:suppressAutoHyphens/>
              <w:jc w:val="both"/>
            </w:pPr>
          </w:p>
        </w:tc>
        <w:tc>
          <w:tcPr>
            <w:tcW w:w="3706" w:type="dxa"/>
            <w:vAlign w:val="center"/>
          </w:tcPr>
          <w:p w14:paraId="3772DEB4" w14:textId="77777777" w:rsidR="006724D0" w:rsidRPr="0078597D" w:rsidRDefault="006724D0" w:rsidP="005F3976">
            <w:pPr>
              <w:suppressAutoHyphens/>
              <w:jc w:val="both"/>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3DDC4C99F1FA473082C9957F06D2AD91"/>
              </w:placeholder>
              <w15:color w:val="FFFF00"/>
            </w:sdtPr>
            <w:sdtEndPr/>
            <w:sdtContent>
              <w:p w14:paraId="4CD670D6" w14:textId="77777777" w:rsidR="00406BE6" w:rsidRDefault="00406BE6" w:rsidP="005F3976">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t xml:space="preserve">отчетный период и за последний </w:t>
                </w:r>
                <w:r w:rsidRPr="00AA4518">
                  <w:rPr>
                    <w:i/>
                  </w:rPr>
                  <w:t>полный</w:t>
                </w:r>
                <w:r>
                  <w:t xml:space="preserve"> год.</w:t>
                </w:r>
              </w:p>
              <w:p w14:paraId="59B3AC97" w14:textId="77777777" w:rsidR="00406BE6" w:rsidRDefault="00406BE6" w:rsidP="005F3976">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2.</w:t>
                </w:r>
                <w:r>
                  <w:t xml:space="preserve"> Д</w:t>
                </w:r>
                <w:r w:rsidRPr="001F1860">
                  <w:t>ля предприятий, состоящих на учете по упр</w:t>
                </w:r>
                <w:r>
                  <w:t>ощенной системе налогообложения — к</w:t>
                </w:r>
                <w:r w:rsidRPr="001F1860">
                  <w:t>опи</w:t>
                </w:r>
                <w:r>
                  <w:t>я</w:t>
                </w:r>
                <w:r w:rsidRPr="001F1860">
                  <w:t xml:space="preserve"> </w:t>
                </w:r>
                <w:r>
                  <w:t>н</w:t>
                </w:r>
                <w:r w:rsidRPr="00FD2D72">
                  <w:t>алогов</w:t>
                </w:r>
                <w:r>
                  <w:t>ой</w:t>
                </w:r>
                <w:r w:rsidRPr="00FD2D72">
                  <w:t xml:space="preserve"> деклараци</w:t>
                </w:r>
                <w:r>
                  <w:t>и</w:t>
                </w:r>
                <w:r w:rsidRPr="00FD2D72">
                  <w:t xml:space="preserve"> по налогу, уплачиваемому в связи с применением упр</w:t>
                </w:r>
                <w:r>
                  <w:t>ощенной системы налогообложения</w:t>
                </w:r>
                <w:r w:rsidRPr="001F1860">
                  <w:t xml:space="preserve"> за последний </w:t>
                </w:r>
                <w:r>
                  <w:t xml:space="preserve">отчетный период и за последний </w:t>
                </w:r>
                <w:r w:rsidRPr="00AA4518">
                  <w:rPr>
                    <w:i/>
                  </w:rPr>
                  <w:t>полный</w:t>
                </w:r>
                <w:r>
                  <w:t xml:space="preserve"> год.</w:t>
                </w:r>
              </w:p>
              <w:p w14:paraId="5CF0F771" w14:textId="77777777" w:rsidR="006724D0" w:rsidRDefault="00406BE6" w:rsidP="005F3976">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3.</w:t>
                </w:r>
                <w:r>
                  <w:t xml:space="preserve"> Д</w:t>
                </w:r>
                <w:r w:rsidRPr="00C56A36">
                  <w:t>ля нерезидентов Российской Фе</w:t>
                </w:r>
                <w:r>
                  <w:t>дерации (иная форма отчетности — заверенная</w:t>
                </w:r>
                <w:r w:rsidRPr="006D787B">
                  <w:t xml:space="preserve"> участником отчетность в соответствие со стандартами, применимыми для </w:t>
                </w:r>
                <w:r>
                  <w:t>б</w:t>
                </w:r>
                <w:r w:rsidRPr="006D787B">
                  <w:t xml:space="preserve">ухгалтерской отчетности </w:t>
                </w:r>
                <w:r>
                  <w:t>в</w:t>
                </w:r>
                <w:r w:rsidRPr="006D787B">
                  <w:t xml:space="preserve"> </w:t>
                </w:r>
                <w:r w:rsidRPr="00C56A36">
                  <w:t>Российской Фе</w:t>
                </w:r>
                <w:r>
                  <w:t xml:space="preserve">дерации </w:t>
                </w:r>
                <w:r w:rsidRPr="006D787B">
                  <w:t>(</w:t>
                </w:r>
                <w:r>
                  <w:t>б</w:t>
                </w:r>
                <w:r w:rsidRPr="006D787B">
                  <w:t xml:space="preserve">ухгалтерский баланс, </w:t>
                </w:r>
                <w:r>
                  <w:t>о</w:t>
                </w:r>
                <w:r w:rsidRPr="006D787B">
                  <w:t>тч</w:t>
                </w:r>
                <w:r>
                  <w:t>е</w:t>
                </w:r>
                <w:r w:rsidRPr="006D787B">
                  <w:t xml:space="preserve">т о прибылях и убытках, </w:t>
                </w:r>
                <w:r>
                  <w:t>о</w:t>
                </w:r>
                <w:r w:rsidRPr="006D787B">
                  <w:t>тчет о движении денежных средств)</w:t>
                </w:r>
                <w:r w:rsidRPr="001F1860">
                  <w:t xml:space="preserve"> за последний </w:t>
                </w:r>
                <w:r>
                  <w:t xml:space="preserve">отчетный период и за последний </w:t>
                </w:r>
                <w:r w:rsidRPr="00AA4518">
                  <w:rPr>
                    <w:i/>
                  </w:rPr>
                  <w:t>полный</w:t>
                </w:r>
                <w:r>
                  <w:t xml:space="preserve"> год</w:t>
                </w:r>
                <w:r w:rsidRPr="006D787B">
                  <w:t>.</w:t>
                </w:r>
              </w:p>
            </w:sdtContent>
          </w:sdt>
        </w:tc>
      </w:tr>
      <w:tr w:rsidR="001E79BF" w14:paraId="1095ACDC"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CB5CB8B" w14:textId="77777777" w:rsidR="001E79BF" w:rsidRPr="0057727C" w:rsidRDefault="001E79BF" w:rsidP="001E79BF">
            <w:pPr>
              <w:pStyle w:val="ac"/>
              <w:numPr>
                <w:ilvl w:val="0"/>
                <w:numId w:val="6"/>
              </w:numPr>
              <w:suppressAutoHyphens/>
              <w:jc w:val="both"/>
            </w:pPr>
          </w:p>
        </w:tc>
        <w:tc>
          <w:tcPr>
            <w:tcW w:w="3706" w:type="dxa"/>
            <w:vAlign w:val="center"/>
          </w:tcPr>
          <w:p w14:paraId="354E3F1B" w14:textId="77777777" w:rsidR="001E79BF" w:rsidRPr="001E79BF" w:rsidRDefault="001E79BF" w:rsidP="001E79BF">
            <w:pPr>
              <w:pStyle w:val="10"/>
              <w:numPr>
                <w:ilvl w:val="0"/>
                <w:numId w:val="0"/>
              </w:numPr>
              <w:cnfStyle w:val="000000100000" w:firstRow="0" w:lastRow="0" w:firstColumn="0" w:lastColumn="0" w:oddVBand="0" w:evenVBand="0" w:oddHBand="1" w:evenHBand="0" w:firstRowFirstColumn="0" w:firstRowLastColumn="0" w:lastRowFirstColumn="0" w:lastRowLastColumn="0"/>
            </w:pPr>
            <w:r w:rsidRPr="001E79BF">
              <w:t>Обеспеченность кадровыми ресурсами относительно требований, предъявляемых в документации о закупке</w:t>
            </w:r>
          </w:p>
        </w:tc>
        <w:tc>
          <w:tcPr>
            <w:tcW w:w="4394" w:type="dxa"/>
            <w:vAlign w:val="center"/>
          </w:tcPr>
          <w:p w14:paraId="15D7BDB6" w14:textId="4F85B81F" w:rsidR="001E79BF" w:rsidRDefault="00CB4E1E" w:rsidP="001E79BF">
            <w:pPr>
              <w:suppressAutoHyphens/>
              <w:jc w:val="both"/>
              <w:cnfStyle w:val="000000100000" w:firstRow="0" w:lastRow="0" w:firstColumn="0" w:lastColumn="0" w:oddVBand="0" w:evenVBand="0" w:oddHBand="1" w:evenHBand="0" w:firstRowFirstColumn="0" w:firstRowLastColumn="0" w:lastRowFirstColumn="0" w:lastRowLastColumn="0"/>
            </w:pPr>
            <w:sdt>
              <w:sdtPr>
                <w:id w:val="964774210"/>
                <w:placeholder>
                  <w:docPart w:val="3FD2955C62B442159D28032EA8DB576A"/>
                </w:placeholder>
                <w15:color w:val="FFFF00"/>
              </w:sdtPr>
              <w:sdtEndPr/>
              <w:sdtContent>
                <w:r w:rsidR="00E36843">
                  <w:t>Не требуется</w:t>
                </w:r>
              </w:sdtContent>
            </w:sdt>
          </w:p>
        </w:tc>
      </w:tr>
      <w:tr w:rsidR="001E79BF" w14:paraId="49FC7658" w14:textId="77777777" w:rsidTr="001E79B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915412C" w14:textId="77777777" w:rsidR="001E79BF" w:rsidRPr="0057727C" w:rsidRDefault="001E79BF" w:rsidP="001E79BF">
            <w:pPr>
              <w:pStyle w:val="ac"/>
              <w:numPr>
                <w:ilvl w:val="0"/>
                <w:numId w:val="6"/>
              </w:numPr>
              <w:suppressAutoHyphens/>
              <w:jc w:val="both"/>
            </w:pPr>
          </w:p>
        </w:tc>
        <w:tc>
          <w:tcPr>
            <w:tcW w:w="3706" w:type="dxa"/>
            <w:vAlign w:val="center"/>
          </w:tcPr>
          <w:p w14:paraId="1F72193E" w14:textId="77777777" w:rsidR="001E79BF" w:rsidRPr="001E79BF" w:rsidRDefault="001E79BF" w:rsidP="001E79BF">
            <w:pPr>
              <w:pStyle w:val="10"/>
              <w:numPr>
                <w:ilvl w:val="0"/>
                <w:numId w:val="0"/>
              </w:numPr>
              <w:cnfStyle w:val="000000010000" w:firstRow="0" w:lastRow="0" w:firstColumn="0" w:lastColumn="0" w:oddVBand="0" w:evenVBand="0" w:oddHBand="0" w:evenHBand="1" w:firstRowFirstColumn="0" w:firstRowLastColumn="0" w:lastRowFirstColumn="0" w:lastRowLastColumn="0"/>
            </w:pPr>
            <w:r w:rsidRPr="001E79BF">
              <w:t>Обеспеченность материально-техническими ресурсами относительно требований, предъявляемых в документации о закупке</w:t>
            </w:r>
          </w:p>
        </w:tc>
        <w:tc>
          <w:tcPr>
            <w:tcW w:w="4394" w:type="dxa"/>
            <w:vAlign w:val="center"/>
          </w:tcPr>
          <w:p w14:paraId="773F1458" w14:textId="334EC6CC" w:rsidR="001E79BF" w:rsidRDefault="00CB4E1E" w:rsidP="001E79BF">
            <w:pPr>
              <w:suppressAutoHyphens/>
              <w:jc w:val="both"/>
              <w:cnfStyle w:val="000000010000" w:firstRow="0" w:lastRow="0" w:firstColumn="0" w:lastColumn="0" w:oddVBand="0" w:evenVBand="0" w:oddHBand="0" w:evenHBand="1" w:firstRowFirstColumn="0" w:firstRowLastColumn="0" w:lastRowFirstColumn="0" w:lastRowLastColumn="0"/>
            </w:pPr>
            <w:sdt>
              <w:sdtPr>
                <w:id w:val="-558474743"/>
                <w:placeholder>
                  <w:docPart w:val="D0D31A35963D40C3ABC432FBEDDEEEC0"/>
                </w:placeholder>
                <w15:color w:val="FFFF00"/>
              </w:sdtPr>
              <w:sdtEndPr/>
              <w:sdtContent>
                <w:r w:rsidR="00E36843">
                  <w:t>Не требуется</w:t>
                </w:r>
              </w:sdtContent>
            </w:sdt>
          </w:p>
        </w:tc>
      </w:tr>
      <w:tr w:rsidR="0046600C" w14:paraId="736E39CE" w14:textId="77777777" w:rsidTr="001E79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554E9E7" w14:textId="77777777" w:rsidR="0046600C" w:rsidRPr="0057727C" w:rsidRDefault="0046600C" w:rsidP="0046600C">
            <w:pPr>
              <w:pStyle w:val="ac"/>
              <w:numPr>
                <w:ilvl w:val="0"/>
                <w:numId w:val="6"/>
              </w:numPr>
              <w:suppressAutoHyphens/>
              <w:jc w:val="both"/>
            </w:pPr>
          </w:p>
        </w:tc>
        <w:tc>
          <w:tcPr>
            <w:tcW w:w="3706" w:type="dxa"/>
            <w:vAlign w:val="center"/>
          </w:tcPr>
          <w:p w14:paraId="559E3E40" w14:textId="77777777" w:rsidR="0046600C" w:rsidRDefault="0046600C" w:rsidP="0046600C">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2C6F67E" w14:textId="77777777" w:rsidR="0046600C" w:rsidRPr="009E7F74" w:rsidRDefault="00CB4E1E" w:rsidP="0046600C">
            <w:pPr>
              <w:pStyle w:val="10"/>
              <w:numPr>
                <w:ilvl w:val="0"/>
                <w:numId w:val="0"/>
              </w:numPr>
              <w:cnfStyle w:val="000000100000" w:firstRow="0" w:lastRow="0" w:firstColumn="0" w:lastColumn="0" w:oddVBand="0" w:evenVBand="0" w:oddHBand="1" w:evenHBand="0" w:firstRowFirstColumn="0" w:firstRowLastColumn="0" w:lastRowFirstColumn="0" w:lastRowLastColumn="0"/>
            </w:pPr>
            <w:sdt>
              <w:sdtPr>
                <w:id w:val="-1099558323"/>
                <w:placeholder>
                  <w:docPart w:val="E2866FA9B9E84DF18FC7F245D80B9CB5"/>
                </w:placeholder>
                <w15:color w:val="FFFF00"/>
              </w:sdtPr>
              <w:sdtEndPr/>
              <w:sdtContent>
                <w:r w:rsidR="0046600C">
                  <w:rPr>
                    <w:noProof/>
                  </w:rPr>
                  <w:fldChar w:fldCharType="begin"/>
                </w:r>
                <w:r w:rsidR="0046600C">
                  <w:rPr>
                    <w:noProof/>
                  </w:rPr>
                  <w:instrText xml:space="preserve"> MERGEFIELD "Документ_о_СРО" </w:instrText>
                </w:r>
                <w:r w:rsidR="0046600C">
                  <w:rPr>
                    <w:noProof/>
                  </w:rPr>
                  <w:fldChar w:fldCharType="separate"/>
                </w:r>
                <w:r w:rsidR="005F6205">
                  <w:rPr>
                    <w:noProof/>
                  </w:rPr>
                  <w:t>«Документ_о_СРО»</w:t>
                </w:r>
                <w:r w:rsidR="0046600C">
                  <w:rPr>
                    <w:noProof/>
                  </w:rPr>
                  <w:fldChar w:fldCharType="end"/>
                </w:r>
                <w:r w:rsidR="0046600C">
                  <w:t xml:space="preserve"> </w:t>
                </w:r>
              </w:sdtContent>
            </w:sdt>
          </w:p>
        </w:tc>
        <w:sdt>
          <w:sdtPr>
            <w:id w:val="1501690916"/>
            <w:placeholder>
              <w:docPart w:val="315C22BE04F74FBAAA66EDD5E9B8699D"/>
            </w:placeholder>
            <w15:color w:val="FFFF00"/>
          </w:sdtPr>
          <w:sdtEndPr/>
          <w:sdtContent>
            <w:tc>
              <w:tcPr>
                <w:tcW w:w="4394" w:type="dxa"/>
                <w:vAlign w:val="center"/>
              </w:tcPr>
              <w:p w14:paraId="15EB0011" w14:textId="01EB7B5B" w:rsidR="0046600C" w:rsidRDefault="00CB4E1E" w:rsidP="0046600C">
                <w:pPr>
                  <w:suppressAutoHyphens/>
                  <w:jc w:val="both"/>
                  <w:cnfStyle w:val="000000100000" w:firstRow="0" w:lastRow="0" w:firstColumn="0" w:lastColumn="0" w:oddVBand="0" w:evenVBand="0" w:oddHBand="1" w:evenHBand="0" w:firstRowFirstColumn="0" w:firstRowLastColumn="0" w:lastRowFirstColumn="0" w:lastRowLastColumn="0"/>
                  <w:rPr>
                    <w:noProof/>
                  </w:rPr>
                </w:pPr>
                <w:r>
                  <w:fldChar w:fldCharType="begin"/>
                </w:r>
                <w:r>
                  <w:instrText xml:space="preserve"> MERGEFIELD Справка_СРО </w:instrText>
                </w:r>
                <w:r>
                  <w:fldChar w:fldCharType="separate"/>
                </w:r>
                <w:r w:rsidR="00C97E06">
                  <w:rPr>
                    <w:noProof/>
                  </w:rPr>
                  <w:t>не требуется</w:t>
                </w:r>
                <w:r>
                  <w:rPr>
                    <w:noProof/>
                  </w:rPr>
                  <w:fldChar w:fldCharType="end"/>
                </w:r>
              </w:p>
            </w:tc>
          </w:sdtContent>
        </w:sdt>
      </w:tr>
    </w:tbl>
    <w:p w14:paraId="66AC856D" w14:textId="77777777"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permStart w:id="1302807314"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950855154"/>
        <w:placeholder>
          <w:docPart w:val="60D202CFFCE046D6BD2D0ECAA388236A"/>
        </w:placeholder>
        <w15:color w:val="FFFF00"/>
      </w:sdtPr>
      <w:sdtEndPr/>
      <w:sdtContent>
        <w:tbl>
          <w:tblPr>
            <w:tblStyle w:val="affffb"/>
            <w:tblW w:w="8512" w:type="dxa"/>
            <w:tblLook w:val="04A0" w:firstRow="1" w:lastRow="0" w:firstColumn="1" w:lastColumn="0" w:noHBand="0" w:noVBand="1"/>
          </w:tblPr>
          <w:tblGrid>
            <w:gridCol w:w="462"/>
            <w:gridCol w:w="3118"/>
            <w:gridCol w:w="4932"/>
          </w:tblGrid>
          <w:tr w:rsidR="00B377D5" w:rsidRPr="0047532E" w14:paraId="4C8523E9" w14:textId="77777777" w:rsidTr="00CA4F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03878E87" w14:textId="77777777" w:rsidR="00B377D5" w:rsidRPr="0047532E" w:rsidRDefault="00B377D5" w:rsidP="00FA002A">
                <w:pPr>
                  <w:suppressAutoHyphens/>
                </w:pPr>
                <w:r w:rsidRPr="0047532E">
                  <w:t>№</w:t>
                </w:r>
              </w:p>
            </w:tc>
            <w:tc>
              <w:tcPr>
                <w:tcW w:w="3118" w:type="dxa"/>
                <w:vAlign w:val="center"/>
              </w:tcPr>
              <w:p w14:paraId="0273820D" w14:textId="77777777"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14:paraId="2450D842" w14:textId="77777777"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7A32D2" w14:paraId="30B77263" w14:textId="77777777" w:rsidTr="00CA4F0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ABF7A83" w14:textId="77777777" w:rsidR="007A32D2" w:rsidRPr="0057727C" w:rsidRDefault="007A32D2" w:rsidP="005F3976">
                <w:pPr>
                  <w:pStyle w:val="ac"/>
                  <w:numPr>
                    <w:ilvl w:val="0"/>
                    <w:numId w:val="6"/>
                  </w:numPr>
                  <w:suppressAutoHyphens/>
                  <w:jc w:val="both"/>
                </w:pPr>
              </w:p>
            </w:tc>
            <w:tc>
              <w:tcPr>
                <w:tcW w:w="3118" w:type="dxa"/>
                <w:vAlign w:val="center"/>
              </w:tcPr>
              <w:p w14:paraId="0ECBB767" w14:textId="77777777" w:rsidR="007A32D2" w:rsidRDefault="007A32D2" w:rsidP="005F3976">
                <w:pPr>
                  <w:pStyle w:val="afffff"/>
                  <w:jc w:val="both"/>
                  <w:cnfStyle w:val="000000100000" w:firstRow="0" w:lastRow="0" w:firstColumn="0" w:lastColumn="0" w:oddVBand="0" w:evenVBand="0" w:oddHBand="1" w:evenHBand="0" w:firstRowFirstColumn="0" w:firstRowLastColumn="0" w:lastRowFirstColumn="0" w:lastRowLastColumn="0"/>
                </w:pPr>
                <w:r>
                  <w:t>В случае привлечения субподрядчиков — соответствие субподрядчиков специальным требованиям</w:t>
                </w:r>
              </w:p>
            </w:tc>
            <w:tc>
              <w:tcPr>
                <w:tcW w:w="4932" w:type="dxa"/>
                <w:vAlign w:val="center"/>
              </w:tcPr>
              <w:p w14:paraId="3847ACA8" w14:textId="77777777" w:rsidR="007A32D2" w:rsidRDefault="00CB4E1E" w:rsidP="005F3976">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separate"/>
                </w:r>
                <w:r w:rsidR="005F6205">
                  <w:rPr>
                    <w:noProof/>
                  </w:rPr>
                  <w:t>«Возможность_привлечения_субподрядчиков»</w:t>
                </w:r>
                <w:r>
                  <w:rPr>
                    <w:noProof/>
                  </w:rPr>
                  <w:fldChar w:fldCharType="end"/>
                </w:r>
              </w:p>
            </w:tc>
          </w:tr>
          <w:tr w:rsidR="006A36EF" w14:paraId="3CF4CA94" w14:textId="77777777" w:rsidTr="00CA4F0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08AC1324" w14:textId="77777777" w:rsidR="006A36EF" w:rsidRPr="0057727C" w:rsidRDefault="006A36EF" w:rsidP="005F3976">
                <w:pPr>
                  <w:pStyle w:val="ac"/>
                  <w:numPr>
                    <w:ilvl w:val="0"/>
                    <w:numId w:val="6"/>
                  </w:numPr>
                  <w:suppressAutoHyphens/>
                  <w:jc w:val="both"/>
                </w:pPr>
              </w:p>
            </w:tc>
            <w:tc>
              <w:tcPr>
                <w:tcW w:w="3118" w:type="dxa"/>
                <w:vAlign w:val="center"/>
              </w:tcPr>
              <w:p w14:paraId="4C66F104" w14:textId="77777777" w:rsidR="006A36EF" w:rsidRPr="007A6892" w:rsidRDefault="001E79BF" w:rsidP="005F3976">
                <w:pPr>
                  <w:pStyle w:val="afffff"/>
                  <w:jc w:val="both"/>
                  <w:cnfStyle w:val="000000010000" w:firstRow="0" w:lastRow="0" w:firstColumn="0" w:lastColumn="0" w:oddVBand="0" w:evenVBand="0" w:oddHBand="0" w:evenHBand="1" w:firstRowFirstColumn="0" w:firstRowLastColumn="0" w:lastRowFirstColumn="0" w:lastRowLastColumn="0"/>
                </w:pPr>
                <w:r w:rsidRPr="001E79BF">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239564702"/>
                <w:placeholder>
                  <w:docPart w:val="ED69D24C942349239A24CDB2117CA538"/>
                </w:placeholder>
                <w15:color w:val="FFFF00"/>
              </w:sdtPr>
              <w:sdtEndPr/>
              <w:sdtContent>
                <w:tc>
                  <w:tcPr>
                    <w:tcW w:w="4932" w:type="dxa"/>
                    <w:vAlign w:val="center"/>
                  </w:tcPr>
                  <w:p w14:paraId="24391559" w14:textId="65EBB2D3" w:rsidR="006A36EF" w:rsidRPr="0047532E" w:rsidRDefault="008D0FA5" w:rsidP="005F3976">
                    <w:pPr>
                      <w:pStyle w:val="afffff"/>
                      <w:jc w:val="both"/>
                      <w:cnfStyle w:val="000000010000" w:firstRow="0" w:lastRow="0" w:firstColumn="0" w:lastColumn="0" w:oddVBand="0" w:evenVBand="0" w:oddHBand="0" w:evenHBand="1" w:firstRowFirstColumn="0" w:firstRowLastColumn="0" w:lastRowFirstColumn="0" w:lastRowLastColumn="0"/>
                    </w:pPr>
                    <w:r>
                      <w:t>нет</w:t>
                    </w:r>
                  </w:p>
                </w:tc>
              </w:sdtContent>
            </w:sdt>
          </w:tr>
          <w:tr w:rsidR="001E79BF" w14:paraId="7891BF25" w14:textId="77777777" w:rsidTr="00904C1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160C620A" w14:textId="77777777" w:rsidR="001E79BF" w:rsidRPr="0057727C" w:rsidRDefault="001E79BF" w:rsidP="001E79BF">
                <w:pPr>
                  <w:pStyle w:val="ac"/>
                  <w:numPr>
                    <w:ilvl w:val="0"/>
                    <w:numId w:val="6"/>
                  </w:numPr>
                  <w:suppressAutoHyphens/>
                  <w:jc w:val="both"/>
                </w:pPr>
              </w:p>
            </w:tc>
            <w:tc>
              <w:tcPr>
                <w:tcW w:w="3118" w:type="dxa"/>
                <w:vAlign w:val="center"/>
              </w:tcPr>
              <w:p w14:paraId="7419DE0A" w14:textId="77777777" w:rsidR="001E79BF" w:rsidRPr="00013E12" w:rsidRDefault="001E79BF" w:rsidP="00904C11">
                <w:pPr>
                  <w:pStyle w:val="afffff"/>
                  <w:jc w:val="both"/>
                  <w:cnfStyle w:val="000000100000" w:firstRow="0" w:lastRow="0" w:firstColumn="0" w:lastColumn="0" w:oddVBand="0" w:evenVBand="0" w:oddHBand="1" w:evenHBand="0" w:firstRowFirstColumn="0" w:firstRowLastColumn="0" w:lastRowFirstColumn="0" w:lastRowLastColumn="0"/>
                  <w:rPr>
                    <w:highlight w:val="yellow"/>
                  </w:rPr>
                </w:pPr>
                <w:r w:rsidRPr="001E79BF">
                  <w:t>Статус партнера у участника по отношению к производителю (разработчику)</w:t>
                </w:r>
              </w:p>
            </w:tc>
            <w:tc>
              <w:tcPr>
                <w:tcW w:w="4932" w:type="dxa"/>
                <w:vAlign w:val="center"/>
              </w:tcPr>
              <w:p w14:paraId="1F681F9E" w14:textId="761507F1" w:rsidR="001E79BF" w:rsidRDefault="00CB4E1E" w:rsidP="00904C11">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"Статус_партнера" </w:instrText>
                </w:r>
                <w:r>
                  <w:fldChar w:fldCharType="separate"/>
                </w:r>
                <w:r w:rsidR="00E36843">
                  <w:t>нет</w:t>
                </w:r>
                <w:r>
                  <w:fldChar w:fldCharType="end"/>
                </w:r>
              </w:p>
            </w:tc>
          </w:tr>
          <w:tr w:rsidR="006A36EF" w14:paraId="5D6946D1" w14:textId="77777777" w:rsidTr="00CA4F0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0A5EEAFA" w14:textId="77777777" w:rsidR="006A36EF" w:rsidRPr="0057727C" w:rsidRDefault="006A36EF" w:rsidP="005F3976">
                <w:pPr>
                  <w:pStyle w:val="ac"/>
                  <w:numPr>
                    <w:ilvl w:val="0"/>
                    <w:numId w:val="6"/>
                  </w:numPr>
                  <w:suppressAutoHyphens/>
                  <w:jc w:val="both"/>
                </w:pPr>
              </w:p>
            </w:tc>
            <w:tc>
              <w:tcPr>
                <w:tcW w:w="3118" w:type="dxa"/>
                <w:vAlign w:val="center"/>
              </w:tcPr>
              <w:sdt>
                <w:sdtPr>
                  <w:id w:val="347765857"/>
                  <w:placeholder>
                    <w:docPart w:val="167EA14A30F2407C931F0F618C8BF075"/>
                  </w:placeholder>
                  <w15:color w:val="FFFF00"/>
                </w:sdtPr>
                <w:sdtEndPr>
                  <w:rPr>
                    <w:noProof/>
                  </w:rPr>
                </w:sdtEndPr>
                <w:sdtContent>
                  <w:p w14:paraId="76692819" w14:textId="77777777" w:rsidR="006A36EF" w:rsidRDefault="006A36EF" w:rsidP="005F3976">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3B9186E9B19C440A889387324B9593EA"/>
                </w:placeholder>
                <w15:color w:val="FFFF00"/>
              </w:sdtPr>
              <w:sdtEndPr/>
              <w:sdtContent>
                <w:sdt>
                  <w:sdtPr>
                    <w:id w:val="1793399717"/>
                    <w:placeholder>
                      <w:docPart w:val="1D60A209D54C4CADB41096333CE7A7CB"/>
                    </w:placeholder>
                    <w15:color w:val="FFFF00"/>
                  </w:sdtPr>
                  <w:sdtEndPr/>
                  <w:sdtContent>
                    <w:tc>
                      <w:tcPr>
                        <w:tcW w:w="4932" w:type="dxa"/>
                        <w:vAlign w:val="center"/>
                      </w:tcPr>
                      <w:p w14:paraId="3B343886" w14:textId="2DA44244" w:rsidR="006A36EF" w:rsidRDefault="00CB4E1E" w:rsidP="005F3976">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E36843">
                          <w:t xml:space="preserve">нет </w:t>
                        </w:r>
                        <w:r>
                          <w:fldChar w:fldCharType="end"/>
                        </w:r>
                      </w:p>
                    </w:tc>
                  </w:sdtContent>
                </w:sdt>
              </w:sdtContent>
            </w:sdt>
          </w:tr>
          <w:tr w:rsidR="00064A88" w14:paraId="6449C1C1" w14:textId="77777777" w:rsidTr="00CA4F0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ACEAD79" w14:textId="77777777" w:rsidR="00064A88" w:rsidRPr="0057727C" w:rsidRDefault="00064A88" w:rsidP="005F3976">
                <w:pPr>
                  <w:pStyle w:val="ac"/>
                  <w:numPr>
                    <w:ilvl w:val="0"/>
                    <w:numId w:val="6"/>
                  </w:numPr>
                  <w:suppressAutoHyphens/>
                  <w:jc w:val="both"/>
                </w:pPr>
              </w:p>
            </w:tc>
            <w:tc>
              <w:tcPr>
                <w:tcW w:w="3118" w:type="dxa"/>
                <w:vAlign w:val="center"/>
              </w:tcPr>
              <w:p w14:paraId="55E1C3DC" w14:textId="77777777" w:rsidR="00064A88" w:rsidRPr="0012498D" w:rsidRDefault="00A85AE9" w:rsidP="00B5509D">
                <w:pPr>
                  <w:pStyle w:val="afffff"/>
                  <w:jc w:val="both"/>
                  <w:cnfStyle w:val="000000100000" w:firstRow="0" w:lastRow="0" w:firstColumn="0" w:lastColumn="0" w:oddVBand="0" w:evenVBand="0" w:oddHBand="1" w:evenHBand="0" w:firstRowFirstColumn="0" w:firstRowLastColumn="0" w:lastRowFirstColumn="0" w:lastRowLastColumn="0"/>
                  <w:rPr>
                    <w:highlight w:val="yellow"/>
                  </w:rPr>
                </w:pPr>
                <w:r>
                  <w:rPr>
                    <w:rFonts w:cstheme="minorHAnsi"/>
                  </w:rPr>
                  <w:t xml:space="preserve">Информация и документы об обеспечении </w:t>
                </w:r>
                <w:proofErr w:type="gramStart"/>
                <w:r>
                  <w:rPr>
                    <w:rFonts w:cstheme="minorHAnsi"/>
                  </w:rPr>
                  <w:t>исполнения обязательств</w:t>
                </w:r>
                <w:proofErr w:type="gramEnd"/>
                <w:r>
                  <w:rPr>
                    <w:rFonts w:cstheme="minorHAnsi"/>
                  </w:rPr>
                  <w:t xml:space="preserve"> связанных с участием в закупке, </w:t>
                </w:r>
                <w:r>
                  <w:rPr>
                    <w:rFonts w:cstheme="minorHAnsi"/>
                    <w:b/>
                  </w:rPr>
                  <w:t>если соответствующее требование предусмотрено документацией о закупке:</w:t>
                </w:r>
              </w:p>
            </w:tc>
            <w:tc>
              <w:tcPr>
                <w:tcW w:w="4932" w:type="dxa"/>
                <w:vAlign w:val="center"/>
              </w:tcPr>
              <w:p w14:paraId="5123C502" w14:textId="71F2CBB8" w:rsidR="00064A88" w:rsidRDefault="00E36843" w:rsidP="005F3976">
                <w:pPr>
                  <w:pStyle w:val="afffff"/>
                  <w:jc w:val="both"/>
                  <w:cnfStyle w:val="000000100000" w:firstRow="0" w:lastRow="0" w:firstColumn="0" w:lastColumn="0" w:oddVBand="0" w:evenVBand="0" w:oddHBand="1" w:evenHBand="0" w:firstRowFirstColumn="0" w:firstRowLastColumn="0" w:lastRowFirstColumn="0" w:lastRowLastColumn="0"/>
                </w:pPr>
                <w:r>
                  <w:t>Не требуется</w:t>
                </w:r>
              </w:p>
            </w:tc>
          </w:tr>
        </w:tbl>
      </w:sdtContent>
    </w:sdt>
    <w:permEnd w:id="1302807314"/>
    <w:p w14:paraId="7C9AF5C2" w14:textId="77777777" w:rsidR="00693FDF" w:rsidRPr="00C47BD8" w:rsidRDefault="00693FDF" w:rsidP="00693FDF">
      <w:pPr>
        <w:pStyle w:val="113"/>
        <w:spacing w:line="240" w:lineRule="auto"/>
        <w:jc w:val="both"/>
      </w:pPr>
      <w:r w:rsidRPr="00C47BD8">
        <w:t>Требование по обеспечению заявки на участие в закупочной процедуре</w:t>
      </w:r>
    </w:p>
    <w:permStart w:id="1262633306" w:edGrp="everyone" w:displacedByCustomXml="next"/>
    <w:sdt>
      <w:sdtPr>
        <w:rPr>
          <w:b w:val="0"/>
        </w:rPr>
        <w:alias w:val="Специальные требования"/>
        <w:tag w:val="Специальные требования"/>
        <w:id w:val="798342438"/>
        <w:placeholder>
          <w:docPart w:val="FA7783FB253641008C9834F5C7ED675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93FDF" w:rsidRPr="00C47BD8" w14:paraId="52915769" w14:textId="77777777" w:rsidTr="00535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D2FBDA" w14:textId="77777777" w:rsidR="00693FDF" w:rsidRPr="00C47BD8" w:rsidRDefault="00693FDF" w:rsidP="00535465">
                <w:pPr>
                  <w:suppressAutoHyphens/>
                </w:pPr>
                <w:r w:rsidRPr="00C47BD8">
                  <w:t>№</w:t>
                </w:r>
              </w:p>
            </w:tc>
            <w:tc>
              <w:tcPr>
                <w:tcW w:w="3118" w:type="dxa"/>
                <w:vAlign w:val="center"/>
              </w:tcPr>
              <w:p w14:paraId="3C14B515" w14:textId="77777777" w:rsidR="00693FDF" w:rsidRPr="00C47BD8" w:rsidRDefault="00693FDF" w:rsidP="00535465">
                <w:pPr>
                  <w:suppressAutoHyphens/>
                  <w:cnfStyle w:val="100000000000" w:firstRow="1" w:lastRow="0" w:firstColumn="0" w:lastColumn="0" w:oddVBand="0" w:evenVBand="0" w:oddHBand="0" w:evenHBand="0" w:firstRowFirstColumn="0" w:firstRowLastColumn="0" w:lastRowFirstColumn="0" w:lastRowLastColumn="0"/>
                </w:pPr>
                <w:r w:rsidRPr="00C47BD8">
                  <w:t>Требование</w:t>
                </w:r>
              </w:p>
            </w:tc>
            <w:tc>
              <w:tcPr>
                <w:tcW w:w="4932" w:type="dxa"/>
                <w:vAlign w:val="center"/>
              </w:tcPr>
              <w:p w14:paraId="0173CD23" w14:textId="77777777" w:rsidR="00693FDF" w:rsidRPr="00C47BD8" w:rsidRDefault="00693FDF" w:rsidP="00535465">
                <w:pPr>
                  <w:suppressAutoHyphens/>
                  <w:cnfStyle w:val="100000000000" w:firstRow="1" w:lastRow="0" w:firstColumn="0" w:lastColumn="0" w:oddVBand="0" w:evenVBand="0" w:oddHBand="0" w:evenHBand="0" w:firstRowFirstColumn="0" w:firstRowLastColumn="0" w:lastRowFirstColumn="0" w:lastRowLastColumn="0"/>
                </w:pPr>
                <w:r w:rsidRPr="00C47BD8">
                  <w:t>Документы (сведения), подтверждающие соответствие требованию</w:t>
                </w:r>
              </w:p>
            </w:tc>
          </w:tr>
          <w:tr w:rsidR="00693FDF" w:rsidRPr="00C47BD8" w14:paraId="3404B88F" w14:textId="77777777" w:rsidTr="005354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CD32A9E" w14:textId="77777777" w:rsidR="00693FDF" w:rsidRPr="00C47BD8" w:rsidRDefault="00693FDF" w:rsidP="005F3976">
                <w:pPr>
                  <w:pStyle w:val="ac"/>
                  <w:numPr>
                    <w:ilvl w:val="0"/>
                    <w:numId w:val="6"/>
                  </w:numPr>
                  <w:suppressAutoHyphens/>
                  <w:jc w:val="both"/>
                </w:pPr>
              </w:p>
            </w:tc>
            <w:tc>
              <w:tcPr>
                <w:tcW w:w="3118" w:type="dxa"/>
                <w:vAlign w:val="center"/>
              </w:tcPr>
              <w:p w14:paraId="3C16BBAD" w14:textId="77777777" w:rsidR="00693FDF" w:rsidRPr="00C47BD8" w:rsidRDefault="00693FDF"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7BD8">
                  <w:rPr>
                    <w:rFonts w:cstheme="minorHAnsi"/>
                  </w:rPr>
                  <w:t>Размер обеспечения заявки</w:t>
                </w:r>
              </w:p>
            </w:tc>
            <w:tc>
              <w:tcPr>
                <w:tcW w:w="4932" w:type="dxa"/>
                <w:vAlign w:val="center"/>
              </w:tcPr>
              <w:p w14:paraId="4F2AB23D" w14:textId="20290BE9" w:rsidR="00693FDF" w:rsidRPr="00C47BD8" w:rsidRDefault="00265FD0"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7BD8">
                  <w:rPr>
                    <w:rFonts w:cstheme="minorHAnsi"/>
                  </w:rPr>
                  <w:fldChar w:fldCharType="begin"/>
                </w:r>
                <w:r w:rsidRPr="00C47BD8">
                  <w:rPr>
                    <w:rFonts w:cstheme="minorHAnsi"/>
                  </w:rPr>
                  <w:instrText xml:space="preserve"> MERGEFIELD Размер_обеспечения_заявки </w:instrText>
                </w:r>
                <w:r w:rsidRPr="00C47BD8">
                  <w:rPr>
                    <w:rFonts w:cstheme="minorHAnsi"/>
                  </w:rPr>
                  <w:fldChar w:fldCharType="separate"/>
                </w:r>
                <w:r w:rsidR="00E36843">
                  <w:rPr>
                    <w:rFonts w:cstheme="minorHAnsi"/>
                  </w:rPr>
                  <w:t>не предусмотрено</w:t>
                </w:r>
                <w:r w:rsidRPr="00C47BD8">
                  <w:rPr>
                    <w:rFonts w:cstheme="minorHAnsi"/>
                  </w:rPr>
                  <w:fldChar w:fldCharType="end"/>
                </w:r>
              </w:p>
            </w:tc>
          </w:tr>
          <w:tr w:rsidR="00693FDF" w:rsidRPr="00C47BD8" w14:paraId="3093633F" w14:textId="77777777" w:rsidTr="00535465">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4291D18" w14:textId="77777777" w:rsidR="00693FDF" w:rsidRPr="00C47BD8" w:rsidRDefault="00693FDF" w:rsidP="005F3976">
                <w:pPr>
                  <w:pStyle w:val="ac"/>
                  <w:numPr>
                    <w:ilvl w:val="0"/>
                    <w:numId w:val="6"/>
                  </w:numPr>
                  <w:suppressAutoHyphens/>
                  <w:jc w:val="both"/>
                </w:pPr>
              </w:p>
            </w:tc>
            <w:tc>
              <w:tcPr>
                <w:tcW w:w="3118" w:type="dxa"/>
                <w:vAlign w:val="center"/>
              </w:tcPr>
              <w:p w14:paraId="284DDEB6" w14:textId="77777777" w:rsidR="00693FDF" w:rsidRPr="00C47BD8" w:rsidRDefault="00693FDF"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t xml:space="preserve">Форма обеспечения заявки </w:t>
                </w:r>
              </w:p>
            </w:tc>
            <w:tc>
              <w:tcPr>
                <w:tcW w:w="4932" w:type="dxa"/>
                <w:vAlign w:val="center"/>
              </w:tcPr>
              <w:p w14:paraId="4E65C069" w14:textId="2CE81C7C" w:rsidR="00693FDF" w:rsidRPr="00C47BD8" w:rsidRDefault="00265FD0"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fldChar w:fldCharType="begin"/>
                </w:r>
                <w:r w:rsidRPr="00C47BD8">
                  <w:rPr>
                    <w:rFonts w:cstheme="minorHAnsi"/>
                  </w:rPr>
                  <w:instrText xml:space="preserve"> MERGEFIELD Форма_обеспечения_заявки_ </w:instrText>
                </w:r>
                <w:r w:rsidRPr="00C47BD8">
                  <w:rPr>
                    <w:rFonts w:cstheme="minorHAnsi"/>
                  </w:rPr>
                  <w:fldChar w:fldCharType="separate"/>
                </w:r>
                <w:r w:rsidR="00E36843" w:rsidRPr="00C47BD8">
                  <w:rPr>
                    <w:rFonts w:cstheme="minorHAnsi"/>
                  </w:rPr>
                  <w:fldChar w:fldCharType="begin"/>
                </w:r>
                <w:r w:rsidR="00E36843" w:rsidRPr="00C47BD8">
                  <w:rPr>
                    <w:rFonts w:cstheme="minorHAnsi"/>
                  </w:rPr>
                  <w:instrText xml:space="preserve"> MERGEFIELD Размер_обеспечения_заявки </w:instrText>
                </w:r>
                <w:r w:rsidR="00E36843" w:rsidRPr="00C47BD8">
                  <w:rPr>
                    <w:rFonts w:cstheme="minorHAnsi"/>
                  </w:rPr>
                  <w:fldChar w:fldCharType="separate"/>
                </w:r>
                <w:r w:rsidR="00E36843">
                  <w:rPr>
                    <w:rFonts w:cstheme="minorHAnsi"/>
                  </w:rPr>
                  <w:t>не предусмотрено</w:t>
                </w:r>
                <w:r w:rsidR="00E36843" w:rsidRPr="00C47BD8">
                  <w:rPr>
                    <w:rFonts w:cstheme="minorHAnsi"/>
                  </w:rPr>
                  <w:fldChar w:fldCharType="end"/>
                </w:r>
                <w:r w:rsidRPr="00C47BD8">
                  <w:rPr>
                    <w:rFonts w:cstheme="minorHAnsi"/>
                  </w:rPr>
                  <w:fldChar w:fldCharType="end"/>
                </w:r>
              </w:p>
            </w:tc>
          </w:tr>
        </w:tbl>
      </w:sdtContent>
    </w:sdt>
    <w:permEnd w:id="1262633306"/>
    <w:p w14:paraId="21533F55" w14:textId="77777777" w:rsidR="00693FDF" w:rsidRPr="00C47BD8" w:rsidRDefault="00693FDF" w:rsidP="00693FDF">
      <w:pPr>
        <w:pStyle w:val="113"/>
        <w:spacing w:line="240" w:lineRule="auto"/>
        <w:jc w:val="both"/>
      </w:pPr>
      <w:r w:rsidRPr="00C47BD8">
        <w:t>Требование по обеспечению договора на участие в закупочной процедуре</w:t>
      </w:r>
    </w:p>
    <w:permStart w:id="318727328" w:edGrp="everyone" w:displacedByCustomXml="next"/>
    <w:sdt>
      <w:sdtPr>
        <w:rPr>
          <w:b w:val="0"/>
        </w:rPr>
        <w:alias w:val="Специальные требования"/>
        <w:tag w:val="Специальные требования"/>
        <w:id w:val="-692846911"/>
        <w:placeholder>
          <w:docPart w:val="D324787262A24467BEADF1A814F54D9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93FDF" w:rsidRPr="00C47BD8" w14:paraId="04E3E1BF" w14:textId="77777777" w:rsidTr="00535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1B15262" w14:textId="77777777" w:rsidR="00693FDF" w:rsidRPr="00C47BD8" w:rsidRDefault="00693FDF" w:rsidP="00535465">
                <w:pPr>
                  <w:suppressAutoHyphens/>
                </w:pPr>
                <w:r w:rsidRPr="00C47BD8">
                  <w:t>№</w:t>
                </w:r>
              </w:p>
            </w:tc>
            <w:tc>
              <w:tcPr>
                <w:tcW w:w="3118" w:type="dxa"/>
                <w:vAlign w:val="center"/>
              </w:tcPr>
              <w:p w14:paraId="5AB23D69" w14:textId="77777777" w:rsidR="00693FDF" w:rsidRPr="00C47BD8" w:rsidRDefault="00693FDF" w:rsidP="00535465">
                <w:pPr>
                  <w:suppressAutoHyphens/>
                  <w:cnfStyle w:val="100000000000" w:firstRow="1" w:lastRow="0" w:firstColumn="0" w:lastColumn="0" w:oddVBand="0" w:evenVBand="0" w:oddHBand="0" w:evenHBand="0" w:firstRowFirstColumn="0" w:firstRowLastColumn="0" w:lastRowFirstColumn="0" w:lastRowLastColumn="0"/>
                </w:pPr>
                <w:r w:rsidRPr="00C47BD8">
                  <w:t>Требование</w:t>
                </w:r>
              </w:p>
            </w:tc>
            <w:tc>
              <w:tcPr>
                <w:tcW w:w="4932" w:type="dxa"/>
                <w:vAlign w:val="center"/>
              </w:tcPr>
              <w:p w14:paraId="02EACDC0" w14:textId="77777777" w:rsidR="00693FDF" w:rsidRPr="00C47BD8" w:rsidRDefault="00693FDF" w:rsidP="00535465">
                <w:pPr>
                  <w:suppressAutoHyphens/>
                  <w:cnfStyle w:val="100000000000" w:firstRow="1" w:lastRow="0" w:firstColumn="0" w:lastColumn="0" w:oddVBand="0" w:evenVBand="0" w:oddHBand="0" w:evenHBand="0" w:firstRowFirstColumn="0" w:firstRowLastColumn="0" w:lastRowFirstColumn="0" w:lastRowLastColumn="0"/>
                </w:pPr>
                <w:r w:rsidRPr="00C47BD8">
                  <w:t>Документы (сведения), подтверждающие соответствие требованию</w:t>
                </w:r>
              </w:p>
            </w:tc>
          </w:tr>
          <w:tr w:rsidR="00693FDF" w:rsidRPr="00C47BD8" w14:paraId="2791DC0E" w14:textId="77777777" w:rsidTr="0053546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5580932" w14:textId="77777777" w:rsidR="00693FDF" w:rsidRPr="00C47BD8" w:rsidRDefault="00693FDF" w:rsidP="005F3976">
                <w:pPr>
                  <w:pStyle w:val="ac"/>
                  <w:numPr>
                    <w:ilvl w:val="0"/>
                    <w:numId w:val="6"/>
                  </w:numPr>
                  <w:suppressAutoHyphens/>
                  <w:jc w:val="both"/>
                </w:pPr>
              </w:p>
            </w:tc>
            <w:tc>
              <w:tcPr>
                <w:tcW w:w="3118" w:type="dxa"/>
                <w:vAlign w:val="center"/>
              </w:tcPr>
              <w:p w14:paraId="0D65A577" w14:textId="77777777" w:rsidR="00693FDF" w:rsidRPr="00C47BD8" w:rsidRDefault="00693FDF"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7BD8">
                  <w:rPr>
                    <w:rFonts w:cstheme="minorHAnsi"/>
                  </w:rPr>
                  <w:t>Размер обеспечения договора</w:t>
                </w:r>
              </w:p>
            </w:tc>
            <w:tc>
              <w:tcPr>
                <w:tcW w:w="4932" w:type="dxa"/>
                <w:vAlign w:val="center"/>
              </w:tcPr>
              <w:p w14:paraId="0F897673" w14:textId="2A3E88B3" w:rsidR="00693FDF" w:rsidRPr="00C47BD8" w:rsidRDefault="00265FD0"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7BD8">
                  <w:rPr>
                    <w:rFonts w:cstheme="minorHAnsi"/>
                  </w:rPr>
                  <w:fldChar w:fldCharType="begin"/>
                </w:r>
                <w:r w:rsidRPr="00C47BD8">
                  <w:rPr>
                    <w:rFonts w:cstheme="minorHAnsi"/>
                  </w:rPr>
                  <w:instrText xml:space="preserve"> MERGEFIELD Размер_обеспечения_договора </w:instrText>
                </w:r>
                <w:r w:rsidRPr="00C47BD8">
                  <w:rPr>
                    <w:rFonts w:cstheme="minorHAnsi"/>
                  </w:rPr>
                  <w:fldChar w:fldCharType="separate"/>
                </w:r>
                <w:r w:rsidR="00E36843" w:rsidRPr="00C47BD8">
                  <w:rPr>
                    <w:rFonts w:cstheme="minorHAnsi"/>
                  </w:rPr>
                  <w:fldChar w:fldCharType="begin"/>
                </w:r>
                <w:r w:rsidR="00E36843" w:rsidRPr="00C47BD8">
                  <w:rPr>
                    <w:rFonts w:cstheme="minorHAnsi"/>
                  </w:rPr>
                  <w:instrText xml:space="preserve"> MERGEFIELD Форма_обеспечения_заявки_ </w:instrText>
                </w:r>
                <w:r w:rsidR="00E36843" w:rsidRPr="00C47BD8">
                  <w:rPr>
                    <w:rFonts w:cstheme="minorHAnsi"/>
                  </w:rPr>
                  <w:fldChar w:fldCharType="separate"/>
                </w:r>
                <w:r w:rsidR="00E36843" w:rsidRPr="00C47BD8">
                  <w:rPr>
                    <w:rFonts w:cstheme="minorHAnsi"/>
                  </w:rPr>
                  <w:fldChar w:fldCharType="begin"/>
                </w:r>
                <w:r w:rsidR="00E36843" w:rsidRPr="00C47BD8">
                  <w:rPr>
                    <w:rFonts w:cstheme="minorHAnsi"/>
                  </w:rPr>
                  <w:instrText xml:space="preserve"> MERGEFIELD Размер_обеспечения_заявки </w:instrText>
                </w:r>
                <w:r w:rsidR="00E36843" w:rsidRPr="00C47BD8">
                  <w:rPr>
                    <w:rFonts w:cstheme="minorHAnsi"/>
                  </w:rPr>
                  <w:fldChar w:fldCharType="separate"/>
                </w:r>
                <w:r w:rsidR="00E36843">
                  <w:rPr>
                    <w:rFonts w:cstheme="minorHAnsi"/>
                  </w:rPr>
                  <w:t>не предусмотрено</w:t>
                </w:r>
                <w:r w:rsidR="00E36843" w:rsidRPr="00C47BD8">
                  <w:rPr>
                    <w:rFonts w:cstheme="minorHAnsi"/>
                  </w:rPr>
                  <w:fldChar w:fldCharType="end"/>
                </w:r>
                <w:r w:rsidR="00E36843" w:rsidRPr="00C47BD8">
                  <w:rPr>
                    <w:rFonts w:cstheme="minorHAnsi"/>
                  </w:rPr>
                  <w:fldChar w:fldCharType="end"/>
                </w:r>
                <w:r w:rsidR="00E36843">
                  <w:rPr>
                    <w:rFonts w:cstheme="minorHAnsi"/>
                    <w:noProof/>
                  </w:rPr>
                  <w:t xml:space="preserve"> </w:t>
                </w:r>
                <w:r w:rsidRPr="00C47BD8">
                  <w:rPr>
                    <w:rFonts w:cstheme="minorHAnsi"/>
                  </w:rPr>
                  <w:fldChar w:fldCharType="end"/>
                </w:r>
              </w:p>
            </w:tc>
          </w:tr>
          <w:tr w:rsidR="00693FDF" w:rsidRPr="00C47BD8" w14:paraId="15A82F25" w14:textId="77777777" w:rsidTr="00535465">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1B3BEBF" w14:textId="77777777" w:rsidR="00693FDF" w:rsidRPr="00C47BD8" w:rsidRDefault="00693FDF" w:rsidP="005F3976">
                <w:pPr>
                  <w:pStyle w:val="ac"/>
                  <w:numPr>
                    <w:ilvl w:val="0"/>
                    <w:numId w:val="6"/>
                  </w:numPr>
                  <w:suppressAutoHyphens/>
                  <w:jc w:val="both"/>
                </w:pPr>
              </w:p>
            </w:tc>
            <w:tc>
              <w:tcPr>
                <w:tcW w:w="3118" w:type="dxa"/>
                <w:vAlign w:val="center"/>
              </w:tcPr>
              <w:p w14:paraId="07A96352" w14:textId="77777777" w:rsidR="00693FDF" w:rsidRPr="00C47BD8" w:rsidRDefault="00693FDF"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t>Форма обеспечения договора</w:t>
                </w:r>
              </w:p>
            </w:tc>
            <w:tc>
              <w:tcPr>
                <w:tcW w:w="4932" w:type="dxa"/>
                <w:vAlign w:val="center"/>
              </w:tcPr>
              <w:p w14:paraId="0853E5EB" w14:textId="3C0F1175" w:rsidR="00693FDF" w:rsidRPr="00C47BD8" w:rsidRDefault="00265FD0" w:rsidP="005F3976">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fldChar w:fldCharType="begin"/>
                </w:r>
                <w:r w:rsidRPr="00C47BD8">
                  <w:rPr>
                    <w:rFonts w:cstheme="minorHAnsi"/>
                  </w:rPr>
                  <w:instrText xml:space="preserve"> MERGEFIELD Форма_обеспечения_договора </w:instrText>
                </w:r>
                <w:r w:rsidRPr="00C47BD8">
                  <w:rPr>
                    <w:rFonts w:cstheme="minorHAnsi"/>
                  </w:rPr>
                  <w:fldChar w:fldCharType="separate"/>
                </w:r>
                <w:r w:rsidR="00E36843" w:rsidRPr="00C47BD8">
                  <w:rPr>
                    <w:rFonts w:cstheme="minorHAnsi"/>
                  </w:rPr>
                  <w:fldChar w:fldCharType="begin"/>
                </w:r>
                <w:r w:rsidR="00E36843" w:rsidRPr="00C47BD8">
                  <w:rPr>
                    <w:rFonts w:cstheme="minorHAnsi"/>
                  </w:rPr>
                  <w:instrText xml:space="preserve"> MERGEFIELD Форма_обеспечения_заявки_ </w:instrText>
                </w:r>
                <w:r w:rsidR="00E36843" w:rsidRPr="00C47BD8">
                  <w:rPr>
                    <w:rFonts w:cstheme="minorHAnsi"/>
                  </w:rPr>
                  <w:fldChar w:fldCharType="separate"/>
                </w:r>
                <w:r w:rsidR="00E36843" w:rsidRPr="00C47BD8">
                  <w:rPr>
                    <w:rFonts w:cstheme="minorHAnsi"/>
                  </w:rPr>
                  <w:fldChar w:fldCharType="begin"/>
                </w:r>
                <w:r w:rsidR="00E36843" w:rsidRPr="00C47BD8">
                  <w:rPr>
                    <w:rFonts w:cstheme="minorHAnsi"/>
                  </w:rPr>
                  <w:instrText xml:space="preserve"> MERGEFIELD Размер_обеспечения_заявки </w:instrText>
                </w:r>
                <w:r w:rsidR="00E36843" w:rsidRPr="00C47BD8">
                  <w:rPr>
                    <w:rFonts w:cstheme="minorHAnsi"/>
                  </w:rPr>
                  <w:fldChar w:fldCharType="separate"/>
                </w:r>
                <w:r w:rsidR="00E36843">
                  <w:rPr>
                    <w:rFonts w:cstheme="minorHAnsi"/>
                  </w:rPr>
                  <w:t>не предусмотрено</w:t>
                </w:r>
                <w:r w:rsidR="00E36843" w:rsidRPr="00C47BD8">
                  <w:rPr>
                    <w:rFonts w:cstheme="minorHAnsi"/>
                  </w:rPr>
                  <w:fldChar w:fldCharType="end"/>
                </w:r>
                <w:r w:rsidR="00E36843" w:rsidRPr="00C47BD8">
                  <w:rPr>
                    <w:rFonts w:cstheme="minorHAnsi"/>
                  </w:rPr>
                  <w:fldChar w:fldCharType="end"/>
                </w:r>
                <w:r w:rsidR="00E36843">
                  <w:rPr>
                    <w:rFonts w:cstheme="minorHAnsi"/>
                    <w:noProof/>
                  </w:rPr>
                  <w:t xml:space="preserve"> </w:t>
                </w:r>
                <w:r w:rsidRPr="00C47BD8">
                  <w:rPr>
                    <w:rFonts w:cstheme="minorHAnsi"/>
                  </w:rPr>
                  <w:fldChar w:fldCharType="end"/>
                </w:r>
              </w:p>
            </w:tc>
          </w:tr>
          <w:tr w:rsidR="00D325C9" w:rsidRPr="00C736AB" w14:paraId="5C344B2E"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0255433" w14:textId="77777777" w:rsidR="00D325C9" w:rsidRPr="00633AC2" w:rsidRDefault="00D325C9" w:rsidP="00D325C9">
                <w:pPr>
                  <w:pStyle w:val="ac"/>
                  <w:numPr>
                    <w:ilvl w:val="0"/>
                    <w:numId w:val="6"/>
                  </w:numPr>
                  <w:suppressAutoHyphens/>
                  <w:jc w:val="both"/>
                </w:pPr>
              </w:p>
            </w:tc>
            <w:tc>
              <w:tcPr>
                <w:tcW w:w="3118" w:type="dxa"/>
                <w:vAlign w:val="center"/>
              </w:tcPr>
              <w:p w14:paraId="631C2219" w14:textId="77777777" w:rsidR="00D325C9" w:rsidRPr="00D325C9" w:rsidRDefault="00D325C9"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325C9">
                  <w:rPr>
                    <w:rFonts w:cstheme="minorHAnsi"/>
                  </w:rPr>
                  <w:t>Обеспечиваемые обязательства</w:t>
                </w:r>
              </w:p>
            </w:tc>
            <w:tc>
              <w:tcPr>
                <w:tcW w:w="4932" w:type="dxa"/>
                <w:vAlign w:val="center"/>
              </w:tcPr>
              <w:p w14:paraId="4954FB2A" w14:textId="77777777" w:rsidR="00D325C9" w:rsidRPr="00846D09" w:rsidRDefault="00D325C9"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D325C9">
                  <w:rPr>
                    <w:rFonts w:cstheme="minorHAnsi"/>
                  </w:rPr>
                  <w:fldChar w:fldCharType="begin"/>
                </w:r>
                <w:r w:rsidRPr="00D325C9">
                  <w:rPr>
                    <w:rFonts w:cstheme="minorHAnsi"/>
                  </w:rPr>
                  <w:instrText xml:space="preserve"> MERGEFIELD Обеспечиваемые_обязательсва </w:instrText>
                </w:r>
                <w:r w:rsidRPr="00D325C9">
                  <w:rPr>
                    <w:rFonts w:cstheme="minorHAnsi"/>
                  </w:rPr>
                  <w:fldChar w:fldCharType="separate"/>
                </w:r>
                <w:r w:rsidR="005F6205">
                  <w:rPr>
                    <w:rFonts w:cstheme="minorHAnsi"/>
                    <w:noProof/>
                  </w:rPr>
                  <w:t>«Обеспечиваемые_обязательсва»</w:t>
                </w:r>
                <w:r w:rsidRPr="00D325C9">
                  <w:rPr>
                    <w:rFonts w:cstheme="minorHAnsi"/>
                  </w:rPr>
                  <w:fldChar w:fldCharType="end"/>
                </w:r>
              </w:p>
            </w:tc>
          </w:tr>
          <w:tr w:rsidR="00693FDF" w:rsidRPr="00D01CAB" w14:paraId="47BEE933" w14:textId="77777777" w:rsidTr="00535465">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D350424" w14:textId="77777777" w:rsidR="00693FDF" w:rsidRPr="00C47BD8" w:rsidRDefault="00693FDF" w:rsidP="005F3976">
                <w:pPr>
                  <w:pStyle w:val="ac"/>
                  <w:numPr>
                    <w:ilvl w:val="0"/>
                    <w:numId w:val="6"/>
                  </w:numPr>
                  <w:suppressAutoHyphens/>
                  <w:jc w:val="both"/>
                </w:pPr>
              </w:p>
            </w:tc>
            <w:tc>
              <w:tcPr>
                <w:tcW w:w="3118" w:type="dxa"/>
                <w:vAlign w:val="center"/>
              </w:tcPr>
              <w:p w14:paraId="55ECD083" w14:textId="77777777" w:rsidR="00693FDF" w:rsidRPr="00C47BD8" w:rsidRDefault="00693FDF"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t>Срок предоставления обеспечения договора</w:t>
                </w:r>
              </w:p>
            </w:tc>
            <w:tc>
              <w:tcPr>
                <w:tcW w:w="4932" w:type="dxa"/>
                <w:vAlign w:val="center"/>
              </w:tcPr>
              <w:p w14:paraId="79081FF5" w14:textId="669A144B" w:rsidR="00693FDF" w:rsidRDefault="00CB4E1E" w:rsidP="005F3976">
                <w:pPr>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Срок_предоставления_обеспечения_договора </w:instrText>
                </w:r>
                <w:r>
                  <w:fldChar w:fldCharType="separate"/>
                </w:r>
                <w:r w:rsidR="008D0FA5">
                  <w:t>не предусмотрено</w:t>
                </w:r>
                <w:r>
                  <w:fldChar w:fldCharType="end"/>
                </w:r>
              </w:p>
            </w:tc>
          </w:tr>
        </w:tbl>
      </w:sdtContent>
    </w:sdt>
    <w:permEnd w:id="318727328"/>
    <w:p w14:paraId="02051249" w14:textId="77777777" w:rsidR="00CA4F0B" w:rsidRPr="00736283" w:rsidRDefault="00CA4F0B" w:rsidP="00CA4F0B">
      <w:pPr>
        <w:pStyle w:val="113"/>
        <w:spacing w:line="240" w:lineRule="auto"/>
        <w:jc w:val="both"/>
      </w:pPr>
      <w:r w:rsidRPr="00736283">
        <w:t>Требования по обеспечению аванса</w:t>
      </w:r>
    </w:p>
    <w:permStart w:id="2075814875" w:edGrp="everyone" w:displacedByCustomXml="next"/>
    <w:sdt>
      <w:sdtPr>
        <w:rPr>
          <w:b w:val="0"/>
        </w:rPr>
        <w:alias w:val="Специальные требования"/>
        <w:tag w:val="Специальные требования"/>
        <w:id w:val="-582680519"/>
        <w:placeholder>
          <w:docPart w:val="3554CE8AC6DD4F9D9A5DD47BFDA9535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4F0B" w:rsidRPr="00736283" w14:paraId="5EB3A89B" w14:textId="77777777" w:rsidTr="002B6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79B3C4F" w14:textId="77777777" w:rsidR="00CA4F0B" w:rsidRPr="00736283" w:rsidRDefault="00CA4F0B" w:rsidP="002B6D18">
                <w:pPr>
                  <w:suppressAutoHyphens/>
                </w:pPr>
                <w:r w:rsidRPr="00736283">
                  <w:t>№</w:t>
                </w:r>
              </w:p>
            </w:tc>
            <w:tc>
              <w:tcPr>
                <w:tcW w:w="3118" w:type="dxa"/>
                <w:vAlign w:val="center"/>
              </w:tcPr>
              <w:p w14:paraId="3965689C" w14:textId="77777777" w:rsidR="00CA4F0B" w:rsidRPr="00736283" w:rsidRDefault="00CA4F0B" w:rsidP="002B6D18">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026B0536" w14:textId="77777777" w:rsidR="00CA4F0B" w:rsidRPr="00736283" w:rsidRDefault="00CA4F0B" w:rsidP="002B6D18">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A4F0B" w:rsidRPr="00736283" w14:paraId="1521E15A" w14:textId="77777777" w:rsidTr="002B6D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D5820CC" w14:textId="77777777" w:rsidR="00CA4F0B" w:rsidRPr="00736283" w:rsidRDefault="00CA4F0B" w:rsidP="002B6D18">
                <w:pPr>
                  <w:pStyle w:val="ac"/>
                  <w:numPr>
                    <w:ilvl w:val="0"/>
                    <w:numId w:val="6"/>
                  </w:numPr>
                  <w:suppressAutoHyphens/>
                  <w:jc w:val="both"/>
                </w:pPr>
              </w:p>
            </w:tc>
            <w:tc>
              <w:tcPr>
                <w:tcW w:w="3118" w:type="dxa"/>
                <w:vAlign w:val="center"/>
              </w:tcPr>
              <w:p w14:paraId="28EEFE77" w14:textId="77777777" w:rsidR="00CA4F0B" w:rsidRPr="00736283" w:rsidRDefault="00CA4F0B"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73A4D23A" w14:textId="349275E0" w:rsidR="00CA4F0B" w:rsidRPr="00736283" w:rsidRDefault="00CA4F0B"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8D0FA5">
                  <w:rPr>
                    <w:rFonts w:cstheme="minorHAnsi"/>
                  </w:rPr>
                  <w:t>не требуется</w:t>
                </w:r>
                <w:r w:rsidRPr="00736283">
                  <w:rPr>
                    <w:rFonts w:cstheme="minorHAnsi"/>
                  </w:rPr>
                  <w:fldChar w:fldCharType="end"/>
                </w:r>
              </w:p>
            </w:tc>
          </w:tr>
          <w:tr w:rsidR="00CA4F0B" w:rsidRPr="00C736AB" w14:paraId="36D4D761"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FCEEAEC" w14:textId="77777777" w:rsidR="00CA4F0B" w:rsidRPr="00736283" w:rsidRDefault="00CA4F0B" w:rsidP="002B6D18">
                <w:pPr>
                  <w:pStyle w:val="ac"/>
                  <w:numPr>
                    <w:ilvl w:val="0"/>
                    <w:numId w:val="6"/>
                  </w:numPr>
                  <w:suppressAutoHyphens/>
                  <w:jc w:val="both"/>
                </w:pPr>
              </w:p>
            </w:tc>
            <w:tc>
              <w:tcPr>
                <w:tcW w:w="3118" w:type="dxa"/>
                <w:vAlign w:val="center"/>
              </w:tcPr>
              <w:p w14:paraId="50174689" w14:textId="77777777" w:rsidR="00CA4F0B" w:rsidRPr="00736283" w:rsidRDefault="00CA4F0B"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27F9D7B4" w14:textId="01DB575A" w:rsidR="00CA4F0B" w:rsidRDefault="00CA4F0B"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8D0FA5">
                  <w:rPr>
                    <w:rFonts w:cstheme="minorHAnsi"/>
                  </w:rPr>
                  <w:t>не требуется</w:t>
                </w:r>
                <w:r w:rsidRPr="00736283">
                  <w:rPr>
                    <w:rFonts w:cstheme="minorHAnsi"/>
                  </w:rPr>
                  <w:fldChar w:fldCharType="end"/>
                </w:r>
              </w:p>
            </w:tc>
          </w:tr>
        </w:tbl>
      </w:sdtContent>
    </w:sdt>
    <w:permEnd w:id="2075814875"/>
    <w:p w14:paraId="1E57668D" w14:textId="77777777" w:rsidR="00AB6CE1" w:rsidRDefault="00AB6CE1" w:rsidP="00AB6CE1">
      <w:pPr>
        <w:pStyle w:val="113"/>
        <w:spacing w:line="240" w:lineRule="auto"/>
        <w:jc w:val="both"/>
      </w:pPr>
      <w:r w:rsidRPr="00C736AB">
        <w:t xml:space="preserve">Требование </w:t>
      </w:r>
      <w:r>
        <w:t>по безопасности и охране труда</w:t>
      </w:r>
    </w:p>
    <w:permStart w:id="865887539" w:edGrp="everyone" w:displacedByCustomXml="next"/>
    <w:sdt>
      <w:sdtPr>
        <w:rPr>
          <w:b w:val="0"/>
        </w:rPr>
        <w:alias w:val="Специальные требования"/>
        <w:tag w:val="Специальные требования"/>
        <w:id w:val="1860858097"/>
        <w:placeholder>
          <w:docPart w:val="D6762550CF334F80A9879B7C3D5BA75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B6CE1" w:rsidRPr="00736283" w14:paraId="24B41F50" w14:textId="77777777" w:rsidTr="00BB6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A05FF8C" w14:textId="77777777" w:rsidR="00AB6CE1" w:rsidRPr="00736283" w:rsidRDefault="00AB6CE1" w:rsidP="00BB6D14">
                <w:pPr>
                  <w:suppressAutoHyphens/>
                </w:pPr>
                <w:r w:rsidRPr="00736283">
                  <w:t>№</w:t>
                </w:r>
              </w:p>
            </w:tc>
            <w:tc>
              <w:tcPr>
                <w:tcW w:w="3118" w:type="dxa"/>
                <w:vAlign w:val="center"/>
              </w:tcPr>
              <w:p w14:paraId="73296CE8" w14:textId="77777777" w:rsidR="00AB6CE1" w:rsidRPr="00736283" w:rsidRDefault="00AB6CE1" w:rsidP="00BB6D14">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1743F253" w14:textId="77777777" w:rsidR="00AB6CE1" w:rsidRPr="00736283" w:rsidRDefault="00AB6CE1" w:rsidP="00BB6D14">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B6CE1" w:rsidRPr="00736283" w14:paraId="41B5C139"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D220CA4" w14:textId="77777777" w:rsidR="00AB6CE1" w:rsidRPr="00736283" w:rsidRDefault="00AB6CE1" w:rsidP="00AB6CE1">
                <w:pPr>
                  <w:pStyle w:val="ac"/>
                  <w:numPr>
                    <w:ilvl w:val="0"/>
                    <w:numId w:val="6"/>
                  </w:numPr>
                  <w:suppressAutoHyphens/>
                  <w:jc w:val="both"/>
                </w:pPr>
              </w:p>
            </w:tc>
            <w:tc>
              <w:tcPr>
                <w:tcW w:w="3118" w:type="dxa"/>
                <w:vAlign w:val="center"/>
              </w:tcPr>
              <w:p w14:paraId="0E4BBB7C" w14:textId="77777777" w:rsidR="00AB6CE1" w:rsidRPr="00791734" w:rsidRDefault="00AB6CE1"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9173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79173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0A64379A" w14:textId="5A546610" w:rsidR="00AB6CE1" w:rsidRPr="00736283" w:rsidRDefault="00AB6CE1"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F6205">
                  <w:rPr>
                    <w:rFonts w:cstheme="minorHAnsi"/>
                    <w:noProof/>
                  </w:rPr>
                  <w:t>«Наличие_действующего_договора»</w:t>
                </w:r>
                <w:r>
                  <w:rPr>
                    <w:rFonts w:cstheme="minorHAnsi"/>
                  </w:rPr>
                  <w:fldChar w:fldCharType="end"/>
                </w:r>
                <w:r w:rsidR="00E36843">
                  <w:rPr>
                    <w:rFonts w:cstheme="minorHAnsi"/>
                  </w:rPr>
                  <w:t xml:space="preserve"> или гарантийное письмо </w:t>
                </w:r>
              </w:p>
            </w:tc>
          </w:tr>
          <w:tr w:rsidR="00AB6CE1" w:rsidRPr="00C736AB" w14:paraId="2066E6D7"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C27CF9" w14:textId="77777777" w:rsidR="00AB6CE1" w:rsidRPr="00736283" w:rsidRDefault="00AB6CE1" w:rsidP="00AB6CE1">
                <w:pPr>
                  <w:pStyle w:val="ac"/>
                  <w:numPr>
                    <w:ilvl w:val="0"/>
                    <w:numId w:val="6"/>
                  </w:numPr>
                  <w:suppressAutoHyphens/>
                  <w:jc w:val="both"/>
                </w:pPr>
              </w:p>
            </w:tc>
            <w:tc>
              <w:tcPr>
                <w:tcW w:w="3118" w:type="dxa"/>
              </w:tcPr>
              <w:p w14:paraId="6441516B" w14:textId="77777777" w:rsidR="00AB6CE1" w:rsidRPr="00791734" w:rsidRDefault="00AB6CE1" w:rsidP="00BB6D14">
                <w:pPr>
                  <w:jc w:val="both"/>
                  <w:cnfStyle w:val="000000010000" w:firstRow="0" w:lastRow="0" w:firstColumn="0" w:lastColumn="0" w:oddVBand="0" w:evenVBand="0" w:oddHBand="0" w:evenHBand="1" w:firstRowFirstColumn="0" w:firstRowLastColumn="0" w:lastRowFirstColumn="0" w:lastRowLastColumn="0"/>
                </w:pPr>
                <w:r w:rsidRPr="00791734">
                  <w:rPr>
                    <w:bCs/>
                  </w:rPr>
                  <w:t>Наличие документов, подтверждающих обучение и проверку знаний в области охраны труда и промышленной безопасности</w:t>
                </w:r>
                <w:r w:rsidRPr="0079173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w:t>
                </w:r>
                <w:proofErr w:type="gramStart"/>
                <w:r w:rsidRPr="00791734">
                  <w:t>обучения  работам</w:t>
                </w:r>
                <w:proofErr w:type="gramEnd"/>
                <w:r w:rsidRPr="00791734">
                  <w:t xml:space="preserve"> на высоте; иные необходимые документы)</w:t>
                </w:r>
              </w:p>
            </w:tc>
            <w:tc>
              <w:tcPr>
                <w:tcW w:w="4932" w:type="dxa"/>
                <w:vAlign w:val="center"/>
              </w:tcPr>
              <w:p w14:paraId="38DD648A" w14:textId="2AF7AA5E" w:rsidR="00AB6CE1" w:rsidRDefault="00AB6CE1"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5F6205">
                  <w:rPr>
                    <w:rFonts w:cstheme="minorHAnsi"/>
                    <w:noProof/>
                  </w:rPr>
                  <w:t>«Наличие_обучения»</w:t>
                </w:r>
                <w:r>
                  <w:rPr>
                    <w:rFonts w:cstheme="minorHAnsi"/>
                  </w:rPr>
                  <w:fldChar w:fldCharType="end"/>
                </w:r>
                <w:r w:rsidR="00E36843">
                  <w:rPr>
                    <w:rFonts w:cstheme="minorHAnsi"/>
                  </w:rPr>
                  <w:t xml:space="preserve"> или гарантийное письмо</w:t>
                </w:r>
              </w:p>
            </w:tc>
          </w:tr>
          <w:tr w:rsidR="00AB6CE1" w:rsidRPr="00C736AB" w14:paraId="0B89107E"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6B27E61" w14:textId="77777777" w:rsidR="00AB6CE1" w:rsidRPr="00736283" w:rsidRDefault="00AB6CE1" w:rsidP="00AB6CE1">
                <w:pPr>
                  <w:pStyle w:val="ac"/>
                  <w:numPr>
                    <w:ilvl w:val="0"/>
                    <w:numId w:val="6"/>
                  </w:numPr>
                  <w:suppressAutoHyphens/>
                  <w:jc w:val="both"/>
                </w:pPr>
              </w:p>
            </w:tc>
            <w:tc>
              <w:tcPr>
                <w:tcW w:w="3118" w:type="dxa"/>
              </w:tcPr>
              <w:p w14:paraId="28A71287" w14:textId="77777777" w:rsidR="00AB6CE1" w:rsidRPr="00791734" w:rsidRDefault="00AB6CE1" w:rsidP="00BB6D14">
                <w:pPr>
                  <w:jc w:val="both"/>
                  <w:cnfStyle w:val="000000100000" w:firstRow="0" w:lastRow="0" w:firstColumn="0" w:lastColumn="0" w:oddVBand="0" w:evenVBand="0" w:oddHBand="1" w:evenHBand="0" w:firstRowFirstColumn="0" w:firstRowLastColumn="0" w:lastRowFirstColumn="0" w:lastRowLastColumn="0"/>
                </w:pPr>
                <w:r w:rsidRPr="00791734">
                  <w:rPr>
                    <w:bCs/>
                  </w:rPr>
                  <w:t>Наличие средств коллективной защиты</w:t>
                </w:r>
                <w:r w:rsidRPr="0079173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2C7E7CDE" w14:textId="7307B000" w:rsidR="00AB6CE1" w:rsidRDefault="00AB6CE1"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5F6205">
                  <w:rPr>
                    <w:rFonts w:cstheme="minorHAnsi"/>
                    <w:noProof/>
                  </w:rPr>
                  <w:t>«Ниличие_средств_защиты»</w:t>
                </w:r>
                <w:r>
                  <w:rPr>
                    <w:rFonts w:cstheme="minorHAnsi"/>
                  </w:rPr>
                  <w:fldChar w:fldCharType="end"/>
                </w:r>
                <w:r w:rsidR="00E36843">
                  <w:rPr>
                    <w:rFonts w:cstheme="minorHAnsi"/>
                  </w:rPr>
                  <w:t xml:space="preserve"> или гарантийное письмо</w:t>
                </w:r>
              </w:p>
            </w:tc>
          </w:tr>
          <w:tr w:rsidR="00AB6CE1" w:rsidRPr="00C736AB" w14:paraId="05845CB6"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44A5BF6" w14:textId="77777777" w:rsidR="00AB6CE1" w:rsidRPr="00736283" w:rsidRDefault="00AB6CE1" w:rsidP="00AB6CE1">
                <w:pPr>
                  <w:pStyle w:val="ac"/>
                  <w:numPr>
                    <w:ilvl w:val="0"/>
                    <w:numId w:val="6"/>
                  </w:numPr>
                  <w:suppressAutoHyphens/>
                  <w:jc w:val="both"/>
                </w:pPr>
              </w:p>
            </w:tc>
            <w:tc>
              <w:tcPr>
                <w:tcW w:w="3118" w:type="dxa"/>
              </w:tcPr>
              <w:p w14:paraId="53B6A9F5" w14:textId="77777777" w:rsidR="00AB6CE1" w:rsidRPr="00791734" w:rsidRDefault="00AB6CE1" w:rsidP="00BB6D14">
                <w:pPr>
                  <w:jc w:val="both"/>
                  <w:cnfStyle w:val="000000010000" w:firstRow="0" w:lastRow="0" w:firstColumn="0" w:lastColumn="0" w:oddVBand="0" w:evenVBand="0" w:oddHBand="0" w:evenHBand="1" w:firstRowFirstColumn="0" w:firstRowLastColumn="0" w:lastRowFirstColumn="0" w:lastRowLastColumn="0"/>
                </w:pPr>
                <w:r w:rsidRPr="00791734">
                  <w:rPr>
                    <w:bCs/>
                  </w:rPr>
                  <w:t>Наличие акта медицинского осмотра</w:t>
                </w:r>
                <w:r w:rsidRPr="00791734">
                  <w:t xml:space="preserve"> с допуском к выполнению определённого вида работ </w:t>
                </w:r>
              </w:p>
            </w:tc>
            <w:tc>
              <w:tcPr>
                <w:tcW w:w="4932" w:type="dxa"/>
                <w:vAlign w:val="center"/>
              </w:tcPr>
              <w:p w14:paraId="21A301AF" w14:textId="0CCB120A" w:rsidR="00AB6CE1" w:rsidRDefault="00AB6CE1"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5F6205">
                  <w:rPr>
                    <w:rFonts w:cstheme="minorHAnsi"/>
                    <w:noProof/>
                  </w:rPr>
                  <w:t>«Наличие_мед_осмотра»</w:t>
                </w:r>
                <w:r>
                  <w:rPr>
                    <w:rFonts w:cstheme="minorHAnsi"/>
                  </w:rPr>
                  <w:fldChar w:fldCharType="end"/>
                </w:r>
                <w:r w:rsidR="00E36843">
                  <w:rPr>
                    <w:rFonts w:cstheme="minorHAnsi"/>
                  </w:rPr>
                  <w:t xml:space="preserve"> или гарантийное письмо</w:t>
                </w:r>
              </w:p>
            </w:tc>
          </w:tr>
          <w:tr w:rsidR="00AB6CE1" w:rsidRPr="00C736AB" w14:paraId="4DB17931"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E56631" w14:textId="77777777" w:rsidR="00AB6CE1" w:rsidRPr="00736283" w:rsidRDefault="00AB6CE1" w:rsidP="00AB6CE1">
                <w:pPr>
                  <w:pStyle w:val="ac"/>
                  <w:numPr>
                    <w:ilvl w:val="0"/>
                    <w:numId w:val="6"/>
                  </w:numPr>
                  <w:suppressAutoHyphens/>
                  <w:jc w:val="both"/>
                </w:pPr>
              </w:p>
            </w:tc>
            <w:tc>
              <w:tcPr>
                <w:tcW w:w="3118" w:type="dxa"/>
              </w:tcPr>
              <w:p w14:paraId="188E48DC" w14:textId="77777777" w:rsidR="00AB6CE1" w:rsidRPr="00791734" w:rsidRDefault="00AB6CE1" w:rsidP="00BB6D14">
                <w:pPr>
                  <w:jc w:val="both"/>
                  <w:cnfStyle w:val="000000100000" w:firstRow="0" w:lastRow="0" w:firstColumn="0" w:lastColumn="0" w:oddVBand="0" w:evenVBand="0" w:oddHBand="1" w:evenHBand="0" w:firstRowFirstColumn="0" w:firstRowLastColumn="0" w:lastRowFirstColumn="0" w:lastRowLastColumn="0"/>
                </w:pPr>
                <w:r w:rsidRPr="00791734">
                  <w:rPr>
                    <w:bCs/>
                  </w:rPr>
                  <w:t xml:space="preserve">Наличие документов, подтверждающих обеспечение работников СИЗ, </w:t>
                </w:r>
                <w:r w:rsidRPr="0079173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258DD858" w14:textId="0FAC62E2" w:rsidR="00AB6CE1" w:rsidRPr="00736283" w:rsidRDefault="00AB6CE1"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5F6205">
                  <w:rPr>
                    <w:rFonts w:cstheme="minorHAnsi"/>
                    <w:noProof/>
                  </w:rPr>
                  <w:t>«Наличие_СИЗ»</w:t>
                </w:r>
                <w:r>
                  <w:rPr>
                    <w:rFonts w:cstheme="minorHAnsi"/>
                  </w:rPr>
                  <w:fldChar w:fldCharType="end"/>
                </w:r>
                <w:r w:rsidR="00E36843">
                  <w:rPr>
                    <w:rFonts w:cstheme="minorHAnsi"/>
                  </w:rPr>
                  <w:t xml:space="preserve"> или гарантийное письмо</w:t>
                </w:r>
              </w:p>
            </w:tc>
          </w:tr>
        </w:tbl>
      </w:sdtContent>
    </w:sdt>
    <w:permEnd w:id="865887539"/>
    <w:p w14:paraId="2C8322BF" w14:textId="77777777" w:rsidR="001A1ADF" w:rsidRPr="00C736AB" w:rsidRDefault="001A1ADF" w:rsidP="001A1ADF">
      <w:pPr>
        <w:pStyle w:val="113"/>
        <w:spacing w:line="240" w:lineRule="auto"/>
        <w:jc w:val="both"/>
      </w:pPr>
      <w:r>
        <w:t>Иные т</w:t>
      </w:r>
      <w:r w:rsidRPr="00C736AB">
        <w:t>ребовани</w:t>
      </w:r>
      <w:r>
        <w:t>я</w:t>
      </w:r>
      <w:r w:rsidRPr="00C736AB">
        <w:t xml:space="preserve"> </w:t>
      </w:r>
      <w:r>
        <w:t>к участникам</w:t>
      </w:r>
    </w:p>
    <w:permStart w:id="459157861" w:edGrp="everyone" w:displacedByCustomXml="next"/>
    <w:sdt>
      <w:sdtPr>
        <w:rPr>
          <w:b w:val="0"/>
        </w:rPr>
        <w:alias w:val="Специальные требования"/>
        <w:tag w:val="Специальные требования"/>
        <w:id w:val="-2078812785"/>
        <w:placeholder>
          <w:docPart w:val="122D1A80CF274757A4D4640F122E19A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1A1ADF" w:rsidRPr="00C736AB" w14:paraId="69C71766" w14:textId="77777777" w:rsidTr="00BC4A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8B9FA" w14:textId="77777777" w:rsidR="001A1ADF" w:rsidRPr="00C736AB" w:rsidRDefault="001A1ADF" w:rsidP="00BC4A87">
                <w:pPr>
                  <w:suppressAutoHyphens/>
                </w:pPr>
                <w:r w:rsidRPr="00C736AB">
                  <w:t>№</w:t>
                </w:r>
              </w:p>
            </w:tc>
            <w:tc>
              <w:tcPr>
                <w:tcW w:w="3118" w:type="dxa"/>
                <w:vAlign w:val="center"/>
              </w:tcPr>
              <w:p w14:paraId="3E637553" w14:textId="77777777" w:rsidR="001A1ADF" w:rsidRPr="00C736AB" w:rsidRDefault="001A1ADF" w:rsidP="00BC4A8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0898D243" w14:textId="77777777" w:rsidR="001A1ADF" w:rsidRPr="00C736AB" w:rsidRDefault="001A1ADF" w:rsidP="00BC4A8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1A1ADF" w:rsidRPr="00C736AB" w14:paraId="6D45C413" w14:textId="77777777" w:rsidTr="00BC4A8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5D993B3" w14:textId="77777777" w:rsidR="001A1ADF" w:rsidRPr="00C736AB" w:rsidRDefault="001A1ADF" w:rsidP="00BC4A87">
                <w:pPr>
                  <w:pStyle w:val="ac"/>
                  <w:numPr>
                    <w:ilvl w:val="0"/>
                    <w:numId w:val="6"/>
                  </w:numPr>
                  <w:suppressAutoHyphens/>
                  <w:jc w:val="both"/>
                </w:pPr>
              </w:p>
            </w:tc>
            <w:tc>
              <w:tcPr>
                <w:tcW w:w="3118" w:type="dxa"/>
                <w:vAlign w:val="center"/>
              </w:tcPr>
              <w:p w14:paraId="5704063A" w14:textId="77777777" w:rsidR="001A1ADF" w:rsidRPr="00C736AB" w:rsidRDefault="001A1ADF" w:rsidP="00BC4A8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506FD4DB" w14:textId="77777777" w:rsidR="001A1ADF" w:rsidRPr="00C736AB" w:rsidRDefault="001A1ADF" w:rsidP="00BC4A8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5F6205">
                  <w:rPr>
                    <w:rFonts w:cstheme="minorHAnsi"/>
                    <w:noProof/>
                  </w:rPr>
                  <w:t>«Иные_требования_к_участникам»</w:t>
                </w:r>
                <w:r>
                  <w:rPr>
                    <w:rFonts w:cstheme="minorHAnsi"/>
                  </w:rPr>
                  <w:fldChar w:fldCharType="end"/>
                </w:r>
              </w:p>
            </w:tc>
          </w:tr>
          <w:permEnd w:id="459157861"/>
        </w:tbl>
      </w:sdtContent>
    </w:sdt>
    <w:p w14:paraId="28800A09" w14:textId="77777777"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14:paraId="530DBBEF" w14:textId="77777777" w:rsidR="00696A07" w:rsidRDefault="00696A07" w:rsidP="00696A07">
      <w:pPr>
        <w:pStyle w:val="1"/>
      </w:pPr>
      <w:bookmarkStart w:id="8" w:name="_Ref534988683"/>
      <w:bookmarkStart w:id="9" w:name="_Toc143602274"/>
      <w:bookmarkStart w:id="10" w:name="_Ref534988777"/>
      <w:r>
        <w:lastRenderedPageBreak/>
        <w:t>Требования к заявке на участие в закупке</w:t>
      </w:r>
      <w:bookmarkEnd w:id="8"/>
      <w:bookmarkEnd w:id="9"/>
    </w:p>
    <w:p w14:paraId="50EF904C" w14:textId="77777777" w:rsidR="00696A07" w:rsidRDefault="00421159" w:rsidP="00696A07">
      <w:pPr>
        <w:pStyle w:val="113"/>
      </w:pPr>
      <w:r>
        <w:t>С</w:t>
      </w:r>
      <w:r w:rsidR="00696A07">
        <w:t>остав заявки</w:t>
      </w:r>
    </w:p>
    <w:p w14:paraId="117F9099" w14:textId="77777777"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sdt>
      <w:sdtPr>
        <w:alias w:val="Части заявки"/>
        <w:tag w:val="Части заявки"/>
        <w:id w:val="-631405894"/>
        <w:lock w:val="sdtLocked"/>
        <w:placeholder>
          <w:docPart w:val="EA950B620EF04F4993CE7FC2593E2203"/>
        </w:placeholder>
        <w15:color w:val="00CCFF"/>
        <w:docPartList>
          <w:docPartGallery w:val="Quick Parts"/>
          <w:docPartCategory w:val="Документация о закупке: части заявки"/>
        </w:docPartList>
      </w:sdtPr>
      <w:sdtEndPr/>
      <w:sdtContent>
        <w:p w14:paraId="65DB0104" w14:textId="77777777" w:rsidR="00552DD0" w:rsidRDefault="00640A58"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sdtContent>
    </w:sdt>
    <w:p w14:paraId="1DC2E294" w14:textId="77777777" w:rsidR="005A5FA9" w:rsidRDefault="005A5FA9" w:rsidP="005A5FA9">
      <w:pPr>
        <w:pStyle w:val="113"/>
      </w:pPr>
      <w:r>
        <w:t>Форма заявки</w:t>
      </w:r>
    </w:p>
    <w:p w14:paraId="587AFF5C"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01A36416"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C7243CD4F7CB4F2DB403E177B23AC6FC"/>
        </w:placeholder>
        <w15:color w:val="00CCFF"/>
        <w:docPartList>
          <w:docPartGallery w:val="Quick Parts"/>
          <w:docPartCategory w:val="Документация о закупке: форма заявки"/>
        </w:docPartList>
      </w:sdtPr>
      <w:sdtEndPr/>
      <w:sdtContent>
        <w:p w14:paraId="7443568A" w14:textId="77777777" w:rsidR="00640A58" w:rsidRDefault="00640A58" w:rsidP="003C6E7C">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565BCEF7" w14:textId="77777777" w:rsidR="00640A58" w:rsidRDefault="00640A58" w:rsidP="003C6E7C">
          <w:pPr>
            <w:pStyle w:val="111"/>
          </w:pPr>
          <w:r>
            <w:t>Электронный документ должен допускать поиск и копирование произвольных фрагментов.</w:t>
          </w:r>
        </w:p>
        <w:p w14:paraId="1B1FAF3A" w14:textId="77777777" w:rsidR="00640A58" w:rsidRDefault="00640A58" w:rsidP="00A1655D">
          <w:pPr>
            <w:pStyle w:val="111"/>
          </w:pPr>
          <w:r>
            <w:t>Электронные формы заявки заполняются в формах, прилагаемых к документации о закупке.</w:t>
          </w:r>
        </w:p>
        <w:p w14:paraId="29920137" w14:textId="77777777" w:rsidR="00640A58" w:rsidRDefault="00640A58"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614556D9" w14:textId="77777777" w:rsidR="00421159" w:rsidRDefault="00640A58" w:rsidP="003C6E7C">
          <w:pPr>
            <w:pStyle w:val="111"/>
          </w:pPr>
          <w:r>
            <w:t>Не требуется распечатывание заполненных электронных форм, их подписание и сканирование.</w:t>
          </w:r>
        </w:p>
      </w:sdtContent>
    </w:sdt>
    <w:p w14:paraId="3C21A1B1" w14:textId="77777777" w:rsidR="00421159" w:rsidRDefault="00421159" w:rsidP="00421159">
      <w:pPr>
        <w:pStyle w:val="113"/>
      </w:pPr>
      <w:r>
        <w:t>Содержание заявки</w:t>
      </w:r>
    </w:p>
    <w:p w14:paraId="7144DB7D" w14:textId="77777777" w:rsidR="00C47B45" w:rsidRDefault="00C47B45" w:rsidP="00C47B45">
      <w:pPr>
        <w:pStyle w:val="111"/>
      </w:pPr>
      <w:r w:rsidRPr="00075178">
        <w:t>Заявка</w:t>
      </w:r>
      <w:r>
        <w:t xml:space="preserve"> составляется на русском языке.</w:t>
      </w:r>
    </w:p>
    <w:p w14:paraId="79A54298"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53F8A88B"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0566C8EC"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336B2D7" w14:textId="77777777" w:rsidR="00245E58" w:rsidRPr="001E73A8"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7477C947" w14:textId="77777777" w:rsidR="001E73A8" w:rsidRPr="001E73A8" w:rsidRDefault="001E73A8" w:rsidP="001E73A8">
      <w:pPr>
        <w:pStyle w:val="111"/>
        <w:rPr>
          <w:color w:val="auto"/>
        </w:rPr>
      </w:pPr>
      <w:r w:rsidRPr="001E73A8">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271AD91" w14:textId="77777777" w:rsidR="001E73A8" w:rsidRPr="002B6816" w:rsidRDefault="001E73A8" w:rsidP="001E73A8">
      <w:pPr>
        <w:pStyle w:val="111"/>
        <w:numPr>
          <w:ilvl w:val="0"/>
          <w:numId w:val="0"/>
        </w:numPr>
        <w:rPr>
          <w:color w:val="auto"/>
        </w:rPr>
      </w:pPr>
      <w:r w:rsidRPr="001E73A8">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4E1C686B" w14:textId="77777777" w:rsidR="00926192" w:rsidRDefault="00926192" w:rsidP="00926192">
      <w:pPr>
        <w:pStyle w:val="113"/>
      </w:pPr>
      <w:r w:rsidRPr="00726829">
        <w:t>Общие требования к обеспечению исполнения обязательств</w:t>
      </w:r>
    </w:p>
    <w:p w14:paraId="32DEBB6C" w14:textId="77777777" w:rsidR="00926192" w:rsidRDefault="00926192" w:rsidP="00926192">
      <w:pPr>
        <w:pStyle w:val="111"/>
        <w:spacing w:after="0"/>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25C8DCF4" w14:textId="77777777" w:rsidR="00926192" w:rsidRPr="00C736AB" w:rsidRDefault="00926192" w:rsidP="00926192">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25D13164" w14:textId="77777777" w:rsidR="00926192" w:rsidRPr="00C736AB" w:rsidRDefault="00926192" w:rsidP="00926192">
      <w:pPr>
        <w:pStyle w:val="111"/>
        <w:numPr>
          <w:ilvl w:val="0"/>
          <w:numId w:val="0"/>
        </w:numPr>
        <w:spacing w:after="0"/>
      </w:pPr>
      <w:r w:rsidRPr="00C736AB">
        <w:rPr>
          <w:b/>
        </w:rPr>
        <w:t>а)</w:t>
      </w:r>
      <w:r w:rsidRPr="00C736AB">
        <w:t xml:space="preserve"> путем внесения денежных средств; </w:t>
      </w:r>
    </w:p>
    <w:p w14:paraId="65609E5F" w14:textId="77777777" w:rsidR="00926192" w:rsidRDefault="00926192" w:rsidP="00926192">
      <w:pPr>
        <w:pStyle w:val="111"/>
        <w:numPr>
          <w:ilvl w:val="0"/>
          <w:numId w:val="0"/>
        </w:numPr>
        <w:spacing w:after="0"/>
      </w:pPr>
      <w:r w:rsidRPr="00C736AB">
        <w:rPr>
          <w:b/>
        </w:rPr>
        <w:t>б)</w:t>
      </w:r>
      <w:r w:rsidRPr="00C736AB">
        <w:t xml:space="preserve"> предоставления банковской гарантии. </w:t>
      </w:r>
    </w:p>
    <w:p w14:paraId="46A88292" w14:textId="77777777" w:rsidR="00926192" w:rsidRDefault="00926192" w:rsidP="00926192">
      <w:pPr>
        <w:pStyle w:val="111"/>
        <w:numPr>
          <w:ilvl w:val="0"/>
          <w:numId w:val="0"/>
        </w:numPr>
        <w:spacing w:after="0"/>
      </w:pPr>
      <w:r w:rsidRPr="00254CF6">
        <w:rPr>
          <w:b/>
        </w:rPr>
        <w:t>в)</w:t>
      </w:r>
      <w:r>
        <w:t xml:space="preserve"> предоставления векселя (ей).</w:t>
      </w:r>
    </w:p>
    <w:p w14:paraId="49A5EFA2" w14:textId="77777777" w:rsidR="00926192" w:rsidRDefault="00926192" w:rsidP="00926192">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DE6F676" w14:textId="77777777" w:rsidR="00926192" w:rsidRDefault="00926192" w:rsidP="00926192">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2089FA31" w14:textId="77777777" w:rsidR="00926192" w:rsidRDefault="00926192" w:rsidP="00926192">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684FDDE0" w14:textId="77777777" w:rsidR="00926192" w:rsidRDefault="00926192" w:rsidP="00926192">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5AFFBD6E" w14:textId="77777777" w:rsidR="00926192" w:rsidRDefault="00926192" w:rsidP="00926192">
      <w:pPr>
        <w:pStyle w:val="a0"/>
      </w:pPr>
      <w:r w:rsidRPr="00C736AB">
        <w:t>отмена закупки;</w:t>
      </w:r>
    </w:p>
    <w:p w14:paraId="201303BF" w14:textId="77777777" w:rsidR="00926192" w:rsidRDefault="00926192" w:rsidP="00926192">
      <w:pPr>
        <w:pStyle w:val="a0"/>
      </w:pPr>
      <w:r w:rsidRPr="00C736AB">
        <w:t>отклонение заявки участника закупки;</w:t>
      </w:r>
    </w:p>
    <w:p w14:paraId="1483879D" w14:textId="77777777" w:rsidR="00926192" w:rsidRDefault="00926192" w:rsidP="00926192">
      <w:pPr>
        <w:pStyle w:val="a0"/>
      </w:pPr>
      <w:r w:rsidRPr="00C736AB">
        <w:t>отзыв заявки участником закупки до окончания срока подачи заявок;</w:t>
      </w:r>
    </w:p>
    <w:p w14:paraId="14F6419E" w14:textId="77777777" w:rsidR="00926192" w:rsidRDefault="00926192" w:rsidP="00926192">
      <w:pPr>
        <w:pStyle w:val="a0"/>
      </w:pPr>
      <w:r w:rsidRPr="00C736AB">
        <w:t>получение заявки на участие в закупке после окончания срока подачи заявок;</w:t>
      </w:r>
    </w:p>
    <w:p w14:paraId="46400AFD" w14:textId="77777777" w:rsidR="00926192" w:rsidRDefault="00926192" w:rsidP="00926192">
      <w:pPr>
        <w:pStyle w:val="a0"/>
      </w:pPr>
      <w:r w:rsidRPr="00C736AB">
        <w:t xml:space="preserve">отстранение участника закупки от участия в закупке или отказ от заключения договора с победителем закупки.  </w:t>
      </w:r>
    </w:p>
    <w:p w14:paraId="21F2556B" w14:textId="77777777" w:rsidR="00926192" w:rsidRDefault="00926192" w:rsidP="00926192">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BD4FE2">
        <w:t>заявок принимает векселя (ей) А</w:t>
      </w:r>
      <w:r w:rsidRPr="008A7320">
        <w:t>О «Иркутскэнерго», ООО «Иркутская энергосбытовая компания», ООО «ТД ЕвроСибЭнерго», Банков.</w:t>
      </w:r>
    </w:p>
    <w:p w14:paraId="68C3A49D" w14:textId="77777777" w:rsidR="00926192" w:rsidRDefault="00926192" w:rsidP="00926192">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AC389B2AF7FA442D8D8BD63DB6364996"/>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5F6205">
            <w:rPr>
              <w:noProof/>
            </w:rPr>
            <w:t>«Местонахождение_заказчика»</w:t>
          </w:r>
          <w:r>
            <w:rPr>
              <w:noProof/>
            </w:rPr>
            <w:fldChar w:fldCharType="end"/>
          </w:r>
        </w:sdtContent>
      </w:sdt>
      <w:r w:rsidRPr="005E1D52">
        <w:t>.</w:t>
      </w:r>
    </w:p>
    <w:p w14:paraId="348F0476" w14:textId="77777777" w:rsidR="00926192" w:rsidRDefault="00926192" w:rsidP="00926192">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DAAEC25" w14:textId="77777777" w:rsidR="00DD0CEB" w:rsidRDefault="00DD0CEB" w:rsidP="00DD0CEB">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51323A02" w14:textId="77777777" w:rsidR="00926192" w:rsidRDefault="00926192" w:rsidP="00926192">
      <w:pPr>
        <w:pStyle w:val="111"/>
        <w:rPr>
          <w:color w:val="auto"/>
        </w:rPr>
      </w:pPr>
      <w:r>
        <w:rPr>
          <w:color w:val="auto"/>
        </w:rPr>
        <w:lastRenderedPageBreak/>
        <w:t xml:space="preserve">Банковская </w:t>
      </w:r>
      <w:r w:rsidRPr="00204881">
        <w:rPr>
          <w:color w:val="auto"/>
        </w:rPr>
        <w:t>гарантия не может быт</w:t>
      </w:r>
      <w:r>
        <w:rPr>
          <w:color w:val="auto"/>
        </w:rPr>
        <w:t>ь отозвана выдавшим ее гарантом</w:t>
      </w:r>
    </w:p>
    <w:p w14:paraId="0EE82E3B" w14:textId="77777777" w:rsidR="00926192" w:rsidRDefault="00926192" w:rsidP="00926192">
      <w:pPr>
        <w:pStyle w:val="111"/>
        <w:rPr>
          <w:color w:val="auto"/>
        </w:rPr>
      </w:pPr>
      <w:r w:rsidRPr="00C736AB">
        <w:t>Банковская гарантия должна быть безотзывной и должна содержать:</w:t>
      </w:r>
    </w:p>
    <w:p w14:paraId="7C423631" w14:textId="77777777" w:rsidR="00926192" w:rsidRPr="00726829" w:rsidRDefault="00926192" w:rsidP="00926192">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1325EED0" w14:textId="77777777" w:rsidR="00926192" w:rsidRPr="00726829" w:rsidRDefault="00926192" w:rsidP="00926192">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31476287" w14:textId="77777777" w:rsidR="00926192" w:rsidRPr="00726829" w:rsidRDefault="00926192" w:rsidP="00926192">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1A9B9B07" w14:textId="77777777" w:rsidR="00926192" w:rsidRPr="00726829" w:rsidRDefault="00926192" w:rsidP="00926192">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5E97280B" w14:textId="77777777" w:rsidR="00926192" w:rsidRPr="00726829" w:rsidRDefault="00926192" w:rsidP="00926192">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67E8194B" w14:textId="77777777" w:rsidR="00926192" w:rsidRPr="00726829" w:rsidRDefault="00926192" w:rsidP="00926192">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4E1F3048" w14:textId="77777777" w:rsidR="00926192" w:rsidRPr="00726829" w:rsidRDefault="00926192" w:rsidP="00926192">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1D8C126D" w14:textId="77777777" w:rsidR="00926192" w:rsidRPr="00726829" w:rsidRDefault="00926192" w:rsidP="00926192">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21AB9207" w14:textId="77777777" w:rsidR="00926192" w:rsidRPr="00726829" w:rsidRDefault="00926192" w:rsidP="00926192">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4E0DD362" w14:textId="77777777" w:rsidR="00926192" w:rsidRPr="00726829" w:rsidRDefault="00926192" w:rsidP="00926192">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14:paraId="03734354" w14:textId="77777777" w:rsidR="00926192" w:rsidRPr="00726829" w:rsidRDefault="00926192" w:rsidP="00926192">
      <w:pPr>
        <w:pStyle w:val="a0"/>
        <w:rPr>
          <w:color w:val="auto"/>
        </w:rPr>
      </w:pPr>
      <w:r>
        <w:t xml:space="preserve">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w:t>
      </w:r>
      <w:r>
        <w:lastRenderedPageBreak/>
        <w:t>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14:paraId="77EA9021" w14:textId="77777777" w:rsidR="00926192" w:rsidRDefault="00926192" w:rsidP="00926192">
      <w:pPr>
        <w:pStyle w:val="111"/>
      </w:pPr>
      <w:r w:rsidRPr="00C736AB">
        <w:t>Недопустимо включение в банковскую гарантию:</w:t>
      </w:r>
    </w:p>
    <w:p w14:paraId="7CA83F0A" w14:textId="77777777" w:rsidR="00926192" w:rsidRDefault="00926192" w:rsidP="00926192">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5D8768FA" w14:textId="77777777" w:rsidR="00926192" w:rsidRDefault="00926192" w:rsidP="00926192">
      <w:pPr>
        <w:pStyle w:val="a0"/>
      </w:pPr>
      <w:r w:rsidRPr="00C736AB">
        <w:t>требований о предоставлении Заказчиком гаранту отчета об исполнении договора;</w:t>
      </w:r>
    </w:p>
    <w:p w14:paraId="2ED332E3" w14:textId="77777777" w:rsidR="00926192" w:rsidRPr="00C736AB" w:rsidRDefault="00926192" w:rsidP="00926192">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14:paraId="7753EFCD" w14:textId="77777777" w:rsidR="00926192" w:rsidRPr="00C736AB" w:rsidRDefault="00926192" w:rsidP="00926192">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6A23744C" w14:textId="77777777" w:rsidR="00926192" w:rsidRDefault="00926192" w:rsidP="00926192">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6D3165F1" w14:textId="77777777" w:rsidR="00926192" w:rsidRDefault="00926192" w:rsidP="00926192">
      <w:pPr>
        <w:pStyle w:val="a0"/>
      </w:pPr>
      <w:r w:rsidRPr="00C736AB">
        <w:t>уклонение или отказ участника закупки заключить договор;</w:t>
      </w:r>
    </w:p>
    <w:p w14:paraId="1B20C2B1" w14:textId="77777777" w:rsidR="00926192" w:rsidRDefault="00926192" w:rsidP="00926192">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14:paraId="52D9C8C1" w14:textId="77777777" w:rsidR="00926192" w:rsidRDefault="00926192" w:rsidP="00926192">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14:paraId="07F786C2" w14:textId="77777777" w:rsidR="00926192" w:rsidRPr="00C736AB" w:rsidRDefault="00926192" w:rsidP="00926192">
      <w:pPr>
        <w:pStyle w:val="a0"/>
      </w:pPr>
      <w:r w:rsidRPr="008A7320">
        <w:t>изменения или отзыва заявки в течение срока ее действия после истечения срока окончания приема заявок.</w:t>
      </w:r>
    </w:p>
    <w:p w14:paraId="3DF97082" w14:textId="77777777" w:rsidR="00926192" w:rsidRPr="00C736AB" w:rsidRDefault="00926192" w:rsidP="00926192">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255DEF43" w14:textId="77777777" w:rsidR="00926192" w:rsidRDefault="00926192" w:rsidP="00926192">
      <w:pPr>
        <w:pStyle w:val="111"/>
      </w:pPr>
      <w:r w:rsidRPr="00C736AB">
        <w:t>Возврат участнику закупки обеспечения заявки на участие в закупке не производится в следующих случаях:</w:t>
      </w:r>
    </w:p>
    <w:p w14:paraId="1FB0B47C" w14:textId="77777777" w:rsidR="00926192" w:rsidRDefault="00926192" w:rsidP="00926192">
      <w:pPr>
        <w:pStyle w:val="a0"/>
      </w:pPr>
      <w:r w:rsidRPr="00C736AB">
        <w:t>уклонение или отказа участника закупки от заключения договора;</w:t>
      </w:r>
    </w:p>
    <w:p w14:paraId="5908B60A" w14:textId="77777777" w:rsidR="00926192" w:rsidRPr="00C736AB" w:rsidRDefault="00926192" w:rsidP="00926192">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14:paraId="3E3C71ED" w14:textId="77777777" w:rsidR="00926192" w:rsidRPr="00C736AB" w:rsidRDefault="00926192" w:rsidP="00926192">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FEB7833" w14:textId="77777777" w:rsidR="00926192" w:rsidRPr="00824224" w:rsidRDefault="00926192" w:rsidP="00926192">
      <w:pPr>
        <w:pStyle w:val="111"/>
      </w:pPr>
      <w:r w:rsidRPr="00C736AB">
        <w:t xml:space="preserve">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w:t>
      </w:r>
      <w:r w:rsidRPr="00C736AB">
        <w:lastRenderedPageBreak/>
        <w:t>обеспечение исполнения обязательств по договору, если норма о таком обеспечении содержалась в документации о закупке.</w:t>
      </w:r>
    </w:p>
    <w:p w14:paraId="776F13F7" w14:textId="77777777" w:rsidR="00926192" w:rsidRPr="005E1D52" w:rsidRDefault="00926192" w:rsidP="00926192">
      <w:pPr>
        <w:pStyle w:val="113"/>
      </w:pPr>
      <w:r>
        <w:t>Требования к обеспечению заявки на участие в закупе</w:t>
      </w:r>
    </w:p>
    <w:p w14:paraId="7B5DE9F5" w14:textId="77777777" w:rsidR="00926192" w:rsidRDefault="00926192" w:rsidP="00926192">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14:paraId="5CE54653" w14:textId="77777777" w:rsidR="00926192" w:rsidRDefault="00926192" w:rsidP="00926192">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14:paraId="62C7D4C3" w14:textId="77777777" w:rsidR="00926192" w:rsidRPr="004621B1" w:rsidRDefault="00926192" w:rsidP="00926192">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273A2B49" w14:textId="77777777" w:rsidR="00926192" w:rsidRDefault="00926192" w:rsidP="00926192">
      <w:pPr>
        <w:pStyle w:val="111"/>
      </w:pPr>
      <w:r w:rsidRPr="005E1D52">
        <w:t>Возврат участнику закупки обеспечения заявки на участие в закупке не производится в следующих случаях:</w:t>
      </w:r>
    </w:p>
    <w:p w14:paraId="7D9B5F51" w14:textId="77777777" w:rsidR="00926192" w:rsidRDefault="00926192" w:rsidP="00926192">
      <w:pPr>
        <w:pStyle w:val="a0"/>
      </w:pPr>
      <w:r w:rsidRPr="005E1D52">
        <w:t>уклонение или отказа участника закупки от заключения договора;</w:t>
      </w:r>
    </w:p>
    <w:p w14:paraId="4CA4916C" w14:textId="77777777" w:rsidR="00926192" w:rsidRPr="00C736AB" w:rsidRDefault="00926192" w:rsidP="00926192">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606BC4C2" w14:textId="77777777" w:rsidR="00926192" w:rsidRPr="0025595D" w:rsidRDefault="00926192" w:rsidP="00926192">
      <w:pPr>
        <w:pStyle w:val="11"/>
        <w:spacing w:before="240"/>
        <w:jc w:val="left"/>
        <w:rPr>
          <w:rFonts w:cs="Calibri"/>
          <w:b/>
        </w:rPr>
      </w:pPr>
      <w:r>
        <w:rPr>
          <w:b/>
        </w:rPr>
        <w:t>Требования к обеспечению договора на участие в закупке</w:t>
      </w:r>
    </w:p>
    <w:p w14:paraId="21682F3A" w14:textId="77777777" w:rsidR="00926192" w:rsidRPr="00C736AB" w:rsidRDefault="00926192" w:rsidP="00926192">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14:paraId="34E89B5D" w14:textId="77777777" w:rsidR="00926192" w:rsidRPr="00C736AB" w:rsidRDefault="00926192" w:rsidP="00926192">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14:paraId="5A9D09B6" w14:textId="77777777" w:rsidR="00926192" w:rsidRPr="00C736AB" w:rsidRDefault="00926192" w:rsidP="00926192">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AEB1B6AA106A4EB5A4FCBFA452531FA4"/>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5F6205">
            <w:rPr>
              <w:noProof/>
            </w:rPr>
            <w:t>«Местонахождение_заказчика»</w:t>
          </w:r>
          <w:r>
            <w:rPr>
              <w:noProof/>
            </w:rPr>
            <w:fldChar w:fldCharType="end"/>
          </w:r>
        </w:sdtContent>
      </w:sdt>
      <w:r w:rsidR="00E95BA1">
        <w:t>, или путем формирования гарантийного фонда в порядке, предусмотренном проектом договора.</w:t>
      </w:r>
    </w:p>
    <w:p w14:paraId="558A7D88" w14:textId="77777777" w:rsidR="00926192" w:rsidRPr="00C736AB" w:rsidRDefault="00926192" w:rsidP="00926192">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3CFEB242" w14:textId="77777777" w:rsidR="00926192" w:rsidRPr="00C736AB" w:rsidRDefault="00926192" w:rsidP="00926192">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12095E61" w14:textId="77777777" w:rsidR="00926192" w:rsidRPr="00C736AB" w:rsidRDefault="00926192" w:rsidP="00926192">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0C765EE5" w14:textId="77777777" w:rsidR="00926192" w:rsidRDefault="00926192" w:rsidP="00926192">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34233EC0" w14:textId="77777777" w:rsidR="00926192" w:rsidRPr="00736283" w:rsidRDefault="00926192" w:rsidP="00926192">
      <w:pPr>
        <w:pStyle w:val="11"/>
        <w:spacing w:before="240"/>
        <w:jc w:val="left"/>
        <w:rPr>
          <w:rFonts w:ascii="Calibri" w:hAnsi="Calibri" w:cs="Calibri"/>
          <w:b/>
        </w:rPr>
      </w:pPr>
      <w:r w:rsidRPr="00736283">
        <w:rPr>
          <w:b/>
        </w:rPr>
        <w:lastRenderedPageBreak/>
        <w:t>Обеспечение аванса</w:t>
      </w:r>
    </w:p>
    <w:p w14:paraId="472B1122" w14:textId="77777777" w:rsidR="00926192" w:rsidRPr="00736283" w:rsidRDefault="00926192" w:rsidP="00926192">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14:paraId="5A3D26D5" w14:textId="77777777" w:rsidR="00926192" w:rsidRPr="00736283" w:rsidRDefault="00926192" w:rsidP="00926192">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14:paraId="77079F47" w14:textId="77777777" w:rsidR="00926192" w:rsidRPr="00736283" w:rsidRDefault="00926192" w:rsidP="00926192">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7A766831" w14:textId="77777777" w:rsidR="00926192" w:rsidRPr="00736283" w:rsidRDefault="00926192" w:rsidP="00926192">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2B881451" w14:textId="77777777" w:rsidR="00926192" w:rsidRPr="00736283" w:rsidRDefault="00926192" w:rsidP="00926192">
      <w:pPr>
        <w:pStyle w:val="111"/>
      </w:pPr>
      <w:r w:rsidRPr="00736283">
        <w:t>Обеспечение аванса может быть предоставлено в виде:</w:t>
      </w:r>
    </w:p>
    <w:p w14:paraId="1E802C4A" w14:textId="77777777" w:rsidR="00926192" w:rsidRPr="00736283" w:rsidRDefault="00926192" w:rsidP="00926192">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14:paraId="362FC396" w14:textId="77777777" w:rsidR="00926192" w:rsidRPr="00736283" w:rsidRDefault="00926192" w:rsidP="00926192">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616F2DE1" w14:textId="77777777" w:rsidR="00926192" w:rsidRPr="00736283" w:rsidRDefault="00926192" w:rsidP="00926192">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013FE928" w14:textId="77777777" w:rsidR="00926192" w:rsidRPr="00736283" w:rsidRDefault="00926192" w:rsidP="00926192">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0BE063E6" w14:textId="77777777" w:rsidR="00926192" w:rsidRPr="00736283" w:rsidRDefault="00926192" w:rsidP="00926192">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3A652328" w14:textId="77777777" w:rsidR="00926192" w:rsidRPr="00736283" w:rsidRDefault="00926192" w:rsidP="00926192">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55028824" w14:textId="77777777" w:rsidR="00926192" w:rsidRPr="00736283" w:rsidRDefault="00926192" w:rsidP="00926192">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5D2D9DB3" w14:textId="77777777" w:rsidR="00926192" w:rsidRPr="00736283" w:rsidRDefault="00926192" w:rsidP="00926192">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3A07C6F3" w14:textId="77777777" w:rsidR="00926192" w:rsidRPr="00736283" w:rsidRDefault="00926192" w:rsidP="00926192">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576839D5" w14:textId="77777777" w:rsidR="00696A07" w:rsidRDefault="00696A07" w:rsidP="00696A07">
      <w:pPr>
        <w:pStyle w:val="113"/>
      </w:pPr>
      <w:r>
        <w:t>Требования к описанию предложения</w:t>
      </w:r>
    </w:p>
    <w:p w14:paraId="547F8D40" w14:textId="77777777" w:rsidR="003D490E" w:rsidRPr="002E30A6" w:rsidRDefault="003D490E" w:rsidP="003D490E">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3C5AA72B"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w:t>
      </w:r>
      <w:r w:rsidRPr="0042025B">
        <w:lastRenderedPageBreak/>
        <w:t xml:space="preserve">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7CCBEB11" w14:textId="77777777" w:rsidR="002F324C" w:rsidRDefault="002F324C" w:rsidP="002F324C">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3605F233" w14:textId="77777777" w:rsidR="003D490E" w:rsidRPr="002E30A6" w:rsidRDefault="003D490E" w:rsidP="003D490E">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1D294E4B"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14:paraId="54AD5CD3" w14:textId="77777777" w:rsidR="003D490E" w:rsidRPr="002E30A6" w:rsidRDefault="003D490E" w:rsidP="003D490E">
      <w:pPr>
        <w:pStyle w:val="111"/>
        <w:rPr>
          <w:color w:val="auto"/>
        </w:rPr>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19CEF2B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3342AEE0"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03B9108"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2837A897"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7A4B63AC" w14:textId="77777777" w:rsidR="00696A07" w:rsidRDefault="00696A07" w:rsidP="00696A07">
      <w:pPr>
        <w:pStyle w:val="a0"/>
      </w:pPr>
      <w:r>
        <w:t>указывает ошибочный пункт документации о закупке,</w:t>
      </w:r>
    </w:p>
    <w:p w14:paraId="393BADE1"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418A55E6"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730E2521" w14:textId="77777777" w:rsidR="00696A07" w:rsidRDefault="00696A07" w:rsidP="00696A07">
      <w:pPr>
        <w:pStyle w:val="a0"/>
      </w:pPr>
      <w:r>
        <w:t>подает исправление как запрос разъяснений в порядке подачи запросов разъяснений.</w:t>
      </w:r>
    </w:p>
    <w:p w14:paraId="00B35542" w14:textId="77777777" w:rsidR="00D41022" w:rsidRPr="00D41022" w:rsidRDefault="00D41022" w:rsidP="00D41022">
      <w:pPr>
        <w:pStyle w:val="11"/>
        <w:rPr>
          <w:b/>
        </w:rPr>
      </w:pPr>
      <w:r w:rsidRPr="00D41022">
        <w:rPr>
          <w:b/>
        </w:rPr>
        <w:t>Иные требования и условия закупки, представлены в приложениях к настоящей документации</w:t>
      </w:r>
    </w:p>
    <w:p w14:paraId="7ADA7899" w14:textId="77777777" w:rsidR="00BC611E" w:rsidRDefault="00696A07" w:rsidP="00553638">
      <w:pPr>
        <w:pStyle w:val="1"/>
      </w:pPr>
      <w:r>
        <w:br w:type="page"/>
      </w:r>
      <w:bookmarkStart w:id="11" w:name="_Ref6045534"/>
      <w:bookmarkStart w:id="12" w:name="_Toc143602275"/>
      <w:bookmarkStart w:id="13" w:name="_Ref534988748"/>
      <w:bookmarkEnd w:id="10"/>
      <w:r w:rsidR="00BC611E">
        <w:lastRenderedPageBreak/>
        <w:t xml:space="preserve">Обзор процедуры, </w:t>
      </w:r>
      <w:r w:rsidR="00496594">
        <w:t>участие в закупке</w:t>
      </w:r>
      <w:bookmarkEnd w:id="11"/>
      <w:bookmarkEnd w:id="12"/>
    </w:p>
    <w:p w14:paraId="2A518B8E"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EA950B620EF04F4993CE7FC2593E2203"/>
        </w:placeholder>
        <w15:color w:val="00CCFF"/>
        <w:docPartList>
          <w:docPartGallery w:val="Quick Parts"/>
          <w:docPartCategory w:val="Документация о закупке: правовое основание закупки"/>
        </w:docPartList>
      </w:sdtPr>
      <w:sdtEndPr/>
      <w:sdtContent>
        <w:p w14:paraId="1563A346" w14:textId="77777777" w:rsidR="00BC611E" w:rsidRDefault="00D73C49" w:rsidP="00BC611E">
          <w:pPr>
            <w:pStyle w:val="111"/>
          </w:pPr>
          <w:r>
            <w:t>Процедура проводится в соответствии с настоящей документацией, положением о закупке заказчика.</w:t>
          </w:r>
        </w:p>
      </w:sdtContent>
    </w:sdt>
    <w:p w14:paraId="2A7B825B"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14:paraId="5F44B34D" w14:textId="77777777" w:rsidR="00BC611E" w:rsidRDefault="00BC611E" w:rsidP="00BC611E">
      <w:pPr>
        <w:pStyle w:val="113"/>
      </w:pPr>
      <w:r>
        <w:t>Порядок предоставления документации о закупке</w:t>
      </w:r>
    </w:p>
    <w:p w14:paraId="699F6D6F"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C0D990315F604E4FAA7B59E7E26D8E57"/>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4361AB6" w14:textId="77777777" w:rsidR="00BC611E" w:rsidRDefault="00BC611E" w:rsidP="00BC611E">
      <w:pPr>
        <w:pStyle w:val="111"/>
        <w:rPr>
          <w:noProof/>
        </w:rPr>
      </w:pPr>
      <w:r>
        <w:rPr>
          <w:noProof/>
        </w:rPr>
        <w:t>Документация о закупке предоставляется без взимания платы.</w:t>
      </w:r>
    </w:p>
    <w:p w14:paraId="4AAB745C"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2E9BC8C3"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2971A46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07BDBD4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1513BBF8"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311EC4C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046FDC2A" w14:textId="5DEA9B5E"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584606">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584606">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584606">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584606">
        <w:rPr>
          <w:rStyle w:val="affff"/>
        </w:rPr>
        <w:t>7</w:t>
      </w:r>
      <w:r w:rsidRPr="001779D4">
        <w:rPr>
          <w:rStyle w:val="affff"/>
        </w:rPr>
        <w:fldChar w:fldCharType="end"/>
      </w:r>
      <w:r>
        <w:t xml:space="preserve"> документации о закупке.</w:t>
      </w:r>
    </w:p>
    <w:p w14:paraId="525DF0E0" w14:textId="397858F0"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584606">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584606">
        <w:rPr>
          <w:rStyle w:val="affff"/>
        </w:rPr>
        <w:t>7</w:t>
      </w:r>
      <w:r w:rsidR="0078694B" w:rsidRPr="001779D4">
        <w:rPr>
          <w:rStyle w:val="affff"/>
        </w:rPr>
        <w:fldChar w:fldCharType="end"/>
      </w:r>
      <w:r w:rsidR="0078694B">
        <w:t xml:space="preserve"> документации о закупке.</w:t>
      </w:r>
    </w:p>
    <w:p w14:paraId="78EEB55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78B09184"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28CB61FA"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D7A7263" w14:textId="77777777"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7D830D23" w14:textId="77777777" w:rsidR="00475BC3" w:rsidRDefault="00475BC3" w:rsidP="00492F5D">
      <w:pPr>
        <w:pStyle w:val="111"/>
      </w:pPr>
      <w:r w:rsidRPr="00485E2C">
        <w:lastRenderedPageBreak/>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279BFB5E" w14:textId="77777777" w:rsidR="00F55EE8" w:rsidRDefault="00F55EE8" w:rsidP="00F55EE8">
      <w:pPr>
        <w:pStyle w:val="113"/>
      </w:pPr>
      <w:r>
        <w:t>Разъяснение положений документации о закупке</w:t>
      </w:r>
    </w:p>
    <w:p w14:paraId="2606FE2C"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75519A39" w14:textId="77777777" w:rsidR="00F55EE8" w:rsidRDefault="00F55EE8" w:rsidP="00F55EE8">
      <w:pPr>
        <w:pStyle w:val="111"/>
      </w:pPr>
      <w:r>
        <w:t>Запрос разъяснений подается в свободной форме.</w:t>
      </w:r>
    </w:p>
    <w:p w14:paraId="56967E68"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667C45CE" w14:textId="77777777" w:rsidR="00BC611E" w:rsidRDefault="00BC611E" w:rsidP="00BC611E">
      <w:pPr>
        <w:pStyle w:val="113"/>
      </w:pPr>
      <w:r>
        <w:t>Общие положения об участии в закупке</w:t>
      </w:r>
    </w:p>
    <w:p w14:paraId="488ECA80" w14:textId="5C645648"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584606">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28FB6219" w14:textId="77777777" w:rsidR="000B3008" w:rsidRDefault="000B3008" w:rsidP="000B3008">
      <w:pPr>
        <w:pStyle w:val="111"/>
      </w:pPr>
      <w:r w:rsidRPr="007A629C">
        <w:t>Участник закупки вправе подать только одну заявку (если иное не предусмотрено).</w:t>
      </w:r>
    </w:p>
    <w:sdt>
      <w:sdtPr>
        <w:alias w:val="Порядок подачи заявок"/>
        <w:tag w:val="Порядок подачи заявок"/>
        <w:id w:val="2118091559"/>
        <w:lock w:val="sdtLocked"/>
        <w:placeholder>
          <w:docPart w:val="EA950B620EF04F4993CE7FC2593E2203"/>
        </w:placeholder>
        <w15:color w:val="00CCFF"/>
        <w:docPartList>
          <w:docPartGallery w:val="Quick Parts"/>
          <w:docPartCategory w:val="Документация о закупке: порядок подачи заявок"/>
        </w:docPartList>
      </w:sdtPr>
      <w:sdtEndPr/>
      <w:sdtContent>
        <w:p w14:paraId="4EEF2B81" w14:textId="77777777" w:rsidR="00BC611E" w:rsidRPr="00744E4F" w:rsidRDefault="00640A58" w:rsidP="000B3008">
          <w:pPr>
            <w:pStyle w:val="111"/>
          </w:pPr>
          <w:r>
            <w:t>Заявки подаются на ЭТП в соответствии с регламентными документами ЭТП.</w:t>
          </w:r>
        </w:p>
      </w:sdtContent>
    </w:sdt>
    <w:p w14:paraId="4864C636"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5D14D0FE" w14:textId="77777777" w:rsidR="00BC611E" w:rsidRDefault="00990687" w:rsidP="00BC611E">
      <w:pPr>
        <w:pStyle w:val="113"/>
      </w:pPr>
      <w:bookmarkStart w:id="14" w:name="_Ref5457343"/>
      <w:r>
        <w:t>Участие консорциума в закупке</w:t>
      </w:r>
      <w:bookmarkEnd w:id="14"/>
    </w:p>
    <w:p w14:paraId="02A29624"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32668BD7"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230F89C1" w14:textId="77777777" w:rsidR="00BC611E" w:rsidRDefault="00AC245A"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6248902"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62A8C7AC"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0001094D" w14:textId="77777777" w:rsidR="00BC611E" w:rsidRDefault="00BC611E" w:rsidP="00BC611E">
      <w:pPr>
        <w:pStyle w:val="113"/>
      </w:pPr>
      <w:r>
        <w:t>Привлечение субподрядчиков</w:t>
      </w:r>
    </w:p>
    <w:p w14:paraId="42CE6D18" w14:textId="77777777" w:rsidR="001E3AFA" w:rsidRDefault="001E3AFA" w:rsidP="001E3AFA">
      <w:pPr>
        <w:pStyle w:val="111"/>
      </w:pPr>
      <w:r>
        <w:t>Участник закупки может привлекать субподрядчиков (соисполнителей), если это не запрещено проектом договора.</w:t>
      </w:r>
    </w:p>
    <w:p w14:paraId="043C0C50" w14:textId="77777777" w:rsidR="001E3AFA" w:rsidRDefault="00117631" w:rsidP="001E3AFA">
      <w:pPr>
        <w:pStyle w:val="111"/>
      </w:pPr>
      <w:r w:rsidRPr="00117631">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E3AFA">
        <w:t>.</w:t>
      </w:r>
    </w:p>
    <w:p w14:paraId="0EB10B31" w14:textId="77777777" w:rsidR="001E3AFA" w:rsidRDefault="0071113F" w:rsidP="001E3AFA">
      <w:pPr>
        <w:pStyle w:val="111"/>
      </w:pPr>
      <w:r w:rsidRPr="0071113F">
        <w:lastRenderedPageBreak/>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1E3AFA">
        <w:t>.</w:t>
      </w:r>
    </w:p>
    <w:p w14:paraId="39071E22" w14:textId="77777777" w:rsidR="00620D7C" w:rsidRDefault="001E3AFA" w:rsidP="001E3AFA">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611BD531" w14:textId="77777777" w:rsidR="00BC611E" w:rsidRDefault="00BC611E" w:rsidP="00BC611E">
      <w:pPr>
        <w:pStyle w:val="113"/>
      </w:pPr>
      <w:r>
        <w:t>Победа в закупке</w:t>
      </w:r>
    </w:p>
    <w:p w14:paraId="03CEA6A6"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29DBECB9"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75153472" w14:textId="77777777" w:rsidR="00BC611E" w:rsidRDefault="00CB4E1E" w:rsidP="00BC611E">
      <w:pPr>
        <w:pStyle w:val="a0"/>
      </w:pPr>
      <w:sdt>
        <w:sdtPr>
          <w:alias w:val="Определения победителя"/>
          <w:tag w:val="Определения победителя"/>
          <w:id w:val="-121613066"/>
          <w:lock w:val="sdtLocked"/>
          <w:placeholder>
            <w:docPart w:val="EA950B620EF04F4993CE7FC2593E2203"/>
          </w:placeholder>
          <w15:color w:val="00CCFF"/>
          <w:docPartList>
            <w:docPartGallery w:val="Quick Parts"/>
            <w:docPartCategory w:val="Документация о закупке: определение победителя"/>
          </w:docPartList>
        </w:sdtPr>
        <w:sdtEndPr/>
        <w:sdtContent>
          <w:r w:rsidR="00640A58">
            <w:t xml:space="preserve">Набравшую наибольшее количество баллов относительно критериев оценки, предусмотренных </w:t>
          </w:r>
          <w:r w:rsidR="00640A58" w:rsidRPr="00A11FE6">
            <w:rPr>
              <w:b/>
            </w:rPr>
            <w:t xml:space="preserve">разделом </w:t>
          </w:r>
          <w:r w:rsidR="00640A58">
            <w:rPr>
              <w:b/>
            </w:rPr>
            <w:t>7</w:t>
          </w:r>
          <w:r w:rsidR="00640A58">
            <w:t xml:space="preserve"> документации о закупке</w:t>
          </w:r>
        </w:sdtContent>
      </w:sdt>
      <w:r w:rsidR="00BC611E">
        <w:t>.</w:t>
      </w:r>
    </w:p>
    <w:p w14:paraId="4989DEF1" w14:textId="77777777" w:rsidR="00BC611E" w:rsidRDefault="00BC611E" w:rsidP="00BC611E">
      <w:pPr>
        <w:pStyle w:val="113"/>
      </w:pPr>
      <w:r>
        <w:t>Изменение документации о закупке, отмена закупки</w:t>
      </w:r>
    </w:p>
    <w:p w14:paraId="493AA22F" w14:textId="77777777"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p>
    <w:p w14:paraId="696CCEB9" w14:textId="77777777" w:rsidR="00BC611E" w:rsidRDefault="00BC611E" w:rsidP="00BC611E">
      <w:pPr>
        <w:pStyle w:val="113"/>
      </w:pPr>
      <w:r>
        <w:t>Специальные процедуры</w:t>
      </w:r>
    </w:p>
    <w:p w14:paraId="0E436D65"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667353">
        <w:rPr>
          <w:rStyle w:val="affff"/>
        </w:rPr>
        <w:t>7</w:t>
      </w:r>
      <w:r>
        <w:t xml:space="preserve"> документации о закупке.</w:t>
      </w:r>
    </w:p>
    <w:p w14:paraId="4BC87B88" w14:textId="77777777" w:rsidR="00BC2E2A" w:rsidRDefault="00BC611E" w:rsidP="00640A58">
      <w:pPr>
        <w:pStyle w:val="111"/>
      </w:pPr>
      <w:r>
        <w:t>Специальная процедура не проводится, если не предусмотрена разделом 7 документации о закупке.</w:t>
      </w:r>
    </w:p>
    <w:p w14:paraId="6537E0F4" w14:textId="77777777" w:rsidR="00743B9E" w:rsidRDefault="00BC611E" w:rsidP="00514905">
      <w:pPr>
        <w:pStyle w:val="1"/>
      </w:pPr>
      <w:r>
        <w:br w:type="page"/>
      </w:r>
      <w:bookmarkStart w:id="15" w:name="_Ref6045544"/>
      <w:bookmarkStart w:id="16" w:name="_Toc143602276"/>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3"/>
      <w:bookmarkEnd w:id="15"/>
      <w:bookmarkEnd w:id="16"/>
    </w:p>
    <w:p w14:paraId="2BBDD499"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EA950B620EF04F4993CE7FC2593E2203"/>
        </w:placeholder>
        <w15:color w:val="00CCFF"/>
        <w:docPartList>
          <w:docPartGallery w:val="Quick Parts"/>
          <w:docPartCategory w:val="Документация о закупке: порядок рассмотрения частей заявок"/>
        </w:docPartList>
      </w:sdtPr>
      <w:sdtEndPr/>
      <w:sdtContent>
        <w:p w14:paraId="2C91B0E6" w14:textId="77777777" w:rsidR="00640A58" w:rsidRPr="0090303E" w:rsidRDefault="00640A58" w:rsidP="003C6E7C">
          <w:pPr>
            <w:pStyle w:val="111"/>
            <w:rPr>
              <w:rFonts w:eastAsiaTheme="minorEastAsia" w:cstheme="minorBidi"/>
              <w:color w:val="auto"/>
              <w:lang w:eastAsia="en-US"/>
            </w:rPr>
          </w:pPr>
          <w:r>
            <w:t xml:space="preserve">Закупочная комиссия рассматривает заявки на участие в закупке (одновременно </w:t>
          </w:r>
          <w:proofErr w:type="gramStart"/>
          <w:r w:rsidR="00643129">
            <w:t xml:space="preserve">все </w:t>
          </w:r>
          <w:r>
            <w:t xml:space="preserve"> части</w:t>
          </w:r>
          <w:proofErr w:type="gramEnd"/>
          <w:r>
            <w:t xml:space="preserve"> и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14:paraId="6C3C2DAF" w14:textId="77777777" w:rsidR="00640A58" w:rsidRDefault="00640A58" w:rsidP="003C6E7C">
          <w:pPr>
            <w:pStyle w:val="111"/>
          </w:pPr>
          <w:r>
            <w:t>В рамках закупки составляется только итоговый протокол.</w:t>
          </w:r>
        </w:p>
        <w:p w14:paraId="5BB19360" w14:textId="77777777" w:rsidR="0090303E" w:rsidRPr="000E3252" w:rsidRDefault="00640A58"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14:paraId="466FAD01"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454CE51E"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1FE7D00"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0B0E3F52" w14:textId="77777777" w:rsidR="00FC43C8" w:rsidRDefault="00FC43C8" w:rsidP="00AE3EA2">
      <w:pPr>
        <w:pStyle w:val="113"/>
      </w:pPr>
      <w:r>
        <w:t>Основания отклонения заявки на участие в закупке</w:t>
      </w:r>
    </w:p>
    <w:p w14:paraId="3C9FE9DB" w14:textId="77777777" w:rsidR="00AC3004" w:rsidRDefault="00AC3004" w:rsidP="00ED213E">
      <w:pPr>
        <w:pStyle w:val="111"/>
      </w:pPr>
      <w:r>
        <w:t xml:space="preserve">Закупочная комиссия </w:t>
      </w:r>
      <w:r w:rsidR="00E87B10" w:rsidRPr="002E30A6">
        <w:rPr>
          <w:color w:val="auto"/>
        </w:rPr>
        <w:t>вправе</w:t>
      </w:r>
      <w:r w:rsidR="00E87B10">
        <w:t xml:space="preserve"> отклонить </w:t>
      </w:r>
      <w:r>
        <w:t>заявку на участие в закупке в следующих случаях:</w:t>
      </w:r>
    </w:p>
    <w:p w14:paraId="5DDB51D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41DEC845"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1AB5D6E3"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4D017172" w14:textId="77777777" w:rsidR="00ED213E" w:rsidRDefault="00ED213E" w:rsidP="00AC3004">
      <w:pPr>
        <w:pStyle w:val="a0"/>
      </w:pPr>
      <w:r>
        <w:t>Заявка содержит недостоверную информацию.</w:t>
      </w:r>
    </w:p>
    <w:p w14:paraId="4B69F7FB"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B5B42A8" w14:textId="77777777" w:rsidR="002166C8" w:rsidRDefault="002166C8" w:rsidP="002166C8">
      <w:pPr>
        <w:pStyle w:val="a0"/>
        <w:rPr>
          <w:color w:val="auto"/>
        </w:rPr>
      </w:pPr>
      <w:r w:rsidRPr="002E30A6">
        <w:rPr>
          <w:color w:val="auto"/>
        </w:rPr>
        <w:t>Предлагаемая цена заявки превышает начальную (максимальную) цену договора (цена лота).</w:t>
      </w:r>
    </w:p>
    <w:p w14:paraId="37190524" w14:textId="3F2EDA33" w:rsidR="002166C8" w:rsidRPr="00E36843" w:rsidRDefault="002166C8" w:rsidP="002166C8">
      <w:pPr>
        <w:pStyle w:val="a0"/>
        <w:rPr>
          <w:color w:val="auto"/>
          <w:highlight w:val="yellow"/>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w:t>
      </w:r>
      <w:r w:rsidRPr="00E36843">
        <w:rPr>
          <w:highlight w:val="yellow"/>
        </w:rPr>
        <w:t>на</w:t>
      </w:r>
      <w:r w:rsidR="00E36843" w:rsidRPr="00E36843">
        <w:rPr>
          <w:highlight w:val="yellow"/>
        </w:rPr>
        <w:t xml:space="preserve"> 50% </w:t>
      </w:r>
      <w:proofErr w:type="gramStart"/>
      <w:r w:rsidR="00E36843" w:rsidRPr="00E36843">
        <w:rPr>
          <w:highlight w:val="yellow"/>
        </w:rPr>
        <w:t xml:space="preserve">и </w:t>
      </w:r>
      <w:r w:rsidRPr="00E36843">
        <w:rPr>
          <w:highlight w:val="yellow"/>
        </w:rPr>
        <w:t xml:space="preserve"> более</w:t>
      </w:r>
      <w:proofErr w:type="gramEnd"/>
      <w:r w:rsidRPr="00E36843">
        <w:rPr>
          <w:highlight w:val="yellow"/>
        </w:rPr>
        <w:t xml:space="preserve"> от НМЦД.</w:t>
      </w:r>
    </w:p>
    <w:p w14:paraId="55E71550" w14:textId="77777777" w:rsidR="002166C8" w:rsidRPr="002E30A6" w:rsidRDefault="002166C8" w:rsidP="002166C8">
      <w:pPr>
        <w:pStyle w:val="a0"/>
        <w:rPr>
          <w:color w:val="auto"/>
        </w:rPr>
      </w:pPr>
      <w:r w:rsidRPr="002E30A6">
        <w:rPr>
          <w:color w:val="auto"/>
        </w:rPr>
        <w:t>По решению закупочной комиссии в иных случаях.</w:t>
      </w:r>
    </w:p>
    <w:p w14:paraId="1D2972BC"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5A235383" w14:textId="0C6A3C72"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584606">
        <w:rPr>
          <w:rStyle w:val="affff"/>
        </w:rPr>
        <w:t>7.3</w:t>
      </w:r>
      <w:r w:rsidR="00F7694B" w:rsidRPr="001779D4">
        <w:rPr>
          <w:rStyle w:val="affff"/>
        </w:rPr>
        <w:fldChar w:fldCharType="end"/>
      </w:r>
      <w:r>
        <w:t>.</w:t>
      </w:r>
    </w:p>
    <w:p w14:paraId="1847B1CB" w14:textId="77777777" w:rsidR="00804F4E" w:rsidRDefault="00F74349" w:rsidP="00C07F23">
      <w:pPr>
        <w:pStyle w:val="113"/>
      </w:pPr>
      <w:bookmarkStart w:id="17" w:name="_Ref6048070"/>
      <w:r>
        <w:t>Разрешение коллизий</w:t>
      </w:r>
      <w:r w:rsidR="003F1AC0">
        <w:t xml:space="preserve"> и неполноты</w:t>
      </w:r>
      <w:r w:rsidR="00492F5D">
        <w:t xml:space="preserve"> заявки на участие в закупке</w:t>
      </w:r>
      <w:bookmarkEnd w:id="17"/>
    </w:p>
    <w:p w14:paraId="117C6D20"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6D7316D3" w14:textId="77777777" w:rsidR="00E030C7" w:rsidRDefault="00E030C7" w:rsidP="00E030C7">
      <w:pPr>
        <w:pStyle w:val="111"/>
      </w:pPr>
      <w:r>
        <w:lastRenderedPageBreak/>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733F9150"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68B6A338"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41A0909B" w14:textId="77777777" w:rsidR="005F6559" w:rsidRDefault="005F6559" w:rsidP="005F6559">
      <w:pPr>
        <w:pStyle w:val="113"/>
      </w:pPr>
      <w:r>
        <w:t>Исправление заявки на участие в закупке</w:t>
      </w:r>
    </w:p>
    <w:p w14:paraId="47D86E6A" w14:textId="77777777"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5510A5C2" w14:textId="77777777" w:rsidR="004F61AE" w:rsidRDefault="00806211" w:rsidP="00C07F23">
      <w:pPr>
        <w:pStyle w:val="113"/>
      </w:pPr>
      <w:r>
        <w:t>Особенности рассмотрения документов участника закупки</w:t>
      </w:r>
    </w:p>
    <w:p w14:paraId="7AB3E7BA"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62CDCC1F"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8F8FB22272549999B67A11A30EA11A4"/>
        </w:placeholder>
        <w15:color w:val="00CCFF"/>
        <w:docPartList>
          <w:docPartGallery w:val="Quick Parts"/>
          <w:docPartCategory w:val="Документация о закупке: дозапрос"/>
        </w:docPartList>
      </w:sdtPr>
      <w:sdtEndPr/>
      <w:sdtContent>
        <w:p w14:paraId="0C1C9D5A" w14:textId="77777777" w:rsidR="00640A58" w:rsidRDefault="00640A58" w:rsidP="003C6E7C">
          <w:pPr>
            <w:pStyle w:val="111"/>
          </w:pPr>
          <w: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t>дозапрос</w:t>
          </w:r>
          <w:proofErr w:type="spellEnd"/>
          <w:r>
            <w:t>).</w:t>
          </w:r>
        </w:p>
        <w:p w14:paraId="40CD423D" w14:textId="77777777" w:rsidR="0023140C" w:rsidRDefault="00640A58"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1D72EF03" w14:textId="77777777" w:rsidR="00C07F23" w:rsidRDefault="00D8017A" w:rsidP="00C07F23">
      <w:pPr>
        <w:pStyle w:val="113"/>
      </w:pPr>
      <w:r>
        <w:t>Особенности рассмотрения</w:t>
      </w:r>
      <w:r w:rsidR="00C07F23">
        <w:t xml:space="preserve"> сведений об опыте</w:t>
      </w:r>
    </w:p>
    <w:p w14:paraId="5D47F931" w14:textId="3BFBE80F" w:rsidR="00C07F23" w:rsidRDefault="00C07F23" w:rsidP="00C07F23">
      <w:pPr>
        <w:pStyle w:val="111"/>
      </w:pPr>
      <w:bookmarkStart w:id="18" w:name="_Ref535245064"/>
      <w:r>
        <w:t>Закупочной комиссией рассматрива</w:t>
      </w:r>
      <w:r w:rsidR="00C90F29">
        <w:t>ю</w:t>
      </w:r>
      <w:r>
        <w:t xml:space="preserve">тся </w:t>
      </w:r>
      <w:r w:rsidR="00C90F29" w:rsidRPr="00E36843">
        <w:rPr>
          <w:highlight w:val="yellow"/>
        </w:rPr>
        <w:t>первы</w:t>
      </w:r>
      <w:r w:rsidR="00DD2044" w:rsidRPr="00E36843">
        <w:rPr>
          <w:highlight w:val="yellow"/>
        </w:rPr>
        <w:t>е</w:t>
      </w:r>
      <w:r w:rsidRPr="00E36843">
        <w:rPr>
          <w:highlight w:val="yellow"/>
        </w:rPr>
        <w:t xml:space="preserve"> </w:t>
      </w:r>
      <w:bookmarkStart w:id="19" w:name="КДоговоров"/>
      <w:permStart w:id="346688415" w:edGrp="everyone"/>
      <w:sdt>
        <w:sdtPr>
          <w:rPr>
            <w:rStyle w:val="aff9"/>
            <w:highlight w:val="yellow"/>
          </w:rPr>
          <w:alias w:val="Количество рассматриваемых договоров"/>
          <w:tag w:val="Количество рассматриваемых договоров"/>
          <w:id w:val="1048727144"/>
          <w:placeholder>
            <w:docPart w:val="60D202CFFCE046D6BD2D0ECAA388236A"/>
          </w:placeholder>
          <w15:color w:val="FFFF00"/>
        </w:sdtPr>
        <w:sdtEndPr>
          <w:rPr>
            <w:rStyle w:val="aff9"/>
          </w:rPr>
        </w:sdtEndPr>
        <w:sdtContent>
          <w:r w:rsidR="00965BDA" w:rsidRPr="00E36843">
            <w:rPr>
              <w:rStyle w:val="aff9"/>
              <w:highlight w:val="yellow"/>
            </w:rPr>
            <w:fldChar w:fldCharType="begin"/>
          </w:r>
          <w:r w:rsidR="00965BDA" w:rsidRPr="00E36843">
            <w:rPr>
              <w:rStyle w:val="aff9"/>
              <w:highlight w:val="yellow"/>
            </w:rPr>
            <w:instrText xml:space="preserve"> MERGEFIELD "Максимальное_колво_рассматриваемых_дого" </w:instrText>
          </w:r>
          <w:r w:rsidR="00965BDA" w:rsidRPr="00E36843">
            <w:rPr>
              <w:rStyle w:val="aff9"/>
              <w:highlight w:val="yellow"/>
            </w:rPr>
            <w:fldChar w:fldCharType="separate"/>
          </w:r>
          <w:r w:rsidR="005F6205" w:rsidRPr="00E36843">
            <w:rPr>
              <w:rStyle w:val="aff9"/>
              <w:noProof/>
              <w:highlight w:val="yellow"/>
            </w:rPr>
            <w:t>«</w:t>
          </w:r>
          <w:r w:rsidR="00E36843" w:rsidRPr="00E36843">
            <w:rPr>
              <w:rStyle w:val="aff9"/>
              <w:noProof/>
              <w:highlight w:val="yellow"/>
            </w:rPr>
            <w:t>2</w:t>
          </w:r>
          <w:r w:rsidR="005F6205" w:rsidRPr="00E36843">
            <w:rPr>
              <w:rStyle w:val="aff9"/>
              <w:noProof/>
              <w:highlight w:val="yellow"/>
            </w:rPr>
            <w:t>»</w:t>
          </w:r>
          <w:r w:rsidR="00965BDA" w:rsidRPr="00E36843">
            <w:rPr>
              <w:rStyle w:val="aff9"/>
              <w:highlight w:val="yellow"/>
            </w:rPr>
            <w:fldChar w:fldCharType="end"/>
          </w:r>
        </w:sdtContent>
      </w:sdt>
      <w:bookmarkEnd w:id="19"/>
      <w:permEnd w:id="346688415"/>
      <w:r w:rsidR="00DD2044" w:rsidRPr="00E36843">
        <w:rPr>
          <w:highlight w:val="yellow"/>
        </w:rPr>
        <w:t xml:space="preserve"> договора</w:t>
      </w:r>
      <w:r w:rsidR="00AD347F" w:rsidRPr="00E36843">
        <w:rPr>
          <w:highlight w:val="yellow"/>
        </w:rPr>
        <w:t>,</w:t>
      </w:r>
      <w:r w:rsidR="00AD347F">
        <w:t xml:space="preserve">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8"/>
    </w:p>
    <w:p w14:paraId="2D2FA1FF"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17667B45" w14:textId="64D57FEE"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permStart w:id="1215195464" w:edGrp="everyone"/>
      <w:sdt>
        <w:sdtPr>
          <w:rPr>
            <w:rStyle w:val="aff9"/>
          </w:rPr>
          <w:alias w:val="Рассматриваемый период договоров"/>
          <w:tag w:val="Рассматриваемый период договоров"/>
          <w:id w:val="1160514008"/>
          <w:placeholder>
            <w:docPart w:val="60D202CFFCE046D6BD2D0ECAA388236A"/>
          </w:placeholder>
          <w15:color w:val="FFFF00"/>
        </w:sdtPr>
        <w:sdtEndPr>
          <w:rPr>
            <w:rStyle w:val="aff9"/>
            <w:highlight w:val="yellow"/>
          </w:rPr>
        </w:sdtEndPr>
        <w:sdtContent>
          <w:r w:rsidR="006A44F6" w:rsidRPr="00E36843">
            <w:rPr>
              <w:rStyle w:val="aff9"/>
              <w:highlight w:val="yellow"/>
            </w:rPr>
            <w:fldChar w:fldCharType="begin"/>
          </w:r>
          <w:r w:rsidR="006A44F6" w:rsidRPr="00E36843">
            <w:rPr>
              <w:rStyle w:val="aff9"/>
              <w:highlight w:val="yellow"/>
            </w:rPr>
            <w:instrText xml:space="preserve"> MERGEFIELD "Рассматриваемый_период_аналогичных_догов" </w:instrText>
          </w:r>
          <w:r w:rsidR="006A44F6" w:rsidRPr="00E36843">
            <w:rPr>
              <w:rStyle w:val="aff9"/>
              <w:highlight w:val="yellow"/>
            </w:rPr>
            <w:fldChar w:fldCharType="separate"/>
          </w:r>
          <w:r w:rsidR="005F6205" w:rsidRPr="00E36843">
            <w:rPr>
              <w:rStyle w:val="aff9"/>
              <w:noProof/>
              <w:highlight w:val="yellow"/>
            </w:rPr>
            <w:t>«</w:t>
          </w:r>
          <w:r w:rsidR="00E36843" w:rsidRPr="00E36843">
            <w:rPr>
              <w:rStyle w:val="aff9"/>
              <w:noProof/>
              <w:highlight w:val="yellow"/>
            </w:rPr>
            <w:t>60 месяцев</w:t>
          </w:r>
          <w:r w:rsidR="006A44F6" w:rsidRPr="00E36843">
            <w:rPr>
              <w:rStyle w:val="aff9"/>
              <w:highlight w:val="yellow"/>
            </w:rPr>
            <w:fldChar w:fldCharType="end"/>
          </w:r>
        </w:sdtContent>
      </w:sdt>
      <w:permEnd w:id="1215195464"/>
      <w:r w:rsidR="004569F3" w:rsidRPr="00E36843">
        <w:rPr>
          <w:highlight w:val="yellow"/>
        </w:rPr>
        <w:t xml:space="preserve"> </w:t>
      </w:r>
      <w:proofErr w:type="spellStart"/>
      <w:r w:rsidR="004569F3" w:rsidRPr="00E36843">
        <w:rPr>
          <w:highlight w:val="yellow"/>
        </w:rPr>
        <w:t>ме</w:t>
      </w:r>
      <w:r w:rsidR="004569F3">
        <w:t>сяц</w:t>
      </w:r>
      <w:r w:rsidR="00EB133F">
        <w:t>ев</w:t>
      </w:r>
      <w:proofErr w:type="spellEnd"/>
      <w:r w:rsidR="004569F3">
        <w:t xml:space="preserve"> </w:t>
      </w:r>
      <w:r w:rsidR="001E79BF" w:rsidRPr="001E79BF">
        <w:t>до дня размещения закупки</w:t>
      </w:r>
      <w:r w:rsidR="0006010B">
        <w:t>;</w:t>
      </w:r>
    </w:p>
    <w:p w14:paraId="5193D26B" w14:textId="260F7855"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w:t>
      </w:r>
      <w:proofErr w:type="gramStart"/>
      <w:r w:rsidR="00F467EE" w:rsidRPr="00F467EE">
        <w:t>в закупке</w:t>
      </w:r>
      <w:proofErr w:type="gramEnd"/>
      <w:r w:rsidR="00F467EE" w:rsidRPr="00F467EE">
        <w:t xml:space="preserve"> </w:t>
      </w:r>
      <w:r w:rsidR="00F467EE">
        <w:t xml:space="preserve">и </w:t>
      </w:r>
      <w:r w:rsidR="001C2ACB">
        <w:t>являются аналогичными предмету закупки</w:t>
      </w:r>
      <w:r w:rsidR="00CF0DFD">
        <w:t>, а именно</w:t>
      </w:r>
      <w:r w:rsidR="00F467EE">
        <w:t>:</w:t>
      </w:r>
      <w:r w:rsidR="000758E4">
        <w:t xml:space="preserve"> </w:t>
      </w:r>
      <w:permStart w:id="1517450580" w:edGrp="everyone"/>
      <w:sdt>
        <w:sdtPr>
          <w:rPr>
            <w:rStyle w:val="aff9"/>
          </w:rPr>
          <w:alias w:val="Критерии аналогичности опыта"/>
          <w:tag w:val="Критерии аналогичности опыта"/>
          <w:id w:val="-1895188726"/>
          <w:placeholder>
            <w:docPart w:val="60D202CFFCE046D6BD2D0ECAA388236A"/>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5F6205">
            <w:rPr>
              <w:rStyle w:val="aff9"/>
              <w:noProof/>
            </w:rPr>
            <w:t>«</w:t>
          </w:r>
          <w:r w:rsidR="00E36843" w:rsidRPr="00E36843">
            <w:rPr>
              <w:rStyle w:val="aff9"/>
              <w:noProof/>
            </w:rPr>
            <w:t xml:space="preserve"> </w:t>
          </w:r>
          <w:r w:rsidR="00E36843">
            <w:rPr>
              <w:rStyle w:val="aff9"/>
              <w:noProof/>
            </w:rPr>
            <w:t>очистка оборудования»</w:t>
          </w:r>
          <w:r w:rsidR="00974B72" w:rsidRPr="00C36C80">
            <w:rPr>
              <w:rStyle w:val="aff9"/>
            </w:rPr>
            <w:fldChar w:fldCharType="end"/>
          </w:r>
        </w:sdtContent>
      </w:sdt>
      <w:permEnd w:id="1517450580"/>
      <w:r w:rsidR="00C07F23">
        <w:t>.</w:t>
      </w:r>
    </w:p>
    <w:p w14:paraId="2EFC303C" w14:textId="77777777" w:rsidR="00F44FD8" w:rsidRDefault="00F44FD8" w:rsidP="00F44FD8">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5F6205">
        <w:rPr>
          <w:rStyle w:val="aff9"/>
          <w:noProof/>
        </w:rPr>
        <w:t>«ДоговорыСубподряда»</w:t>
      </w:r>
      <w:r w:rsidRPr="000759B9">
        <w:rPr>
          <w:rStyle w:val="aff9"/>
          <w:noProof/>
        </w:rPr>
        <w:fldChar w:fldCharType="end"/>
      </w:r>
      <w:r>
        <w:t>.</w:t>
      </w:r>
    </w:p>
    <w:p w14:paraId="1BD32DB7" w14:textId="77777777" w:rsidR="00E7405D" w:rsidRDefault="00E7405D" w:rsidP="00E7405D">
      <w:pPr>
        <w:pStyle w:val="111"/>
      </w:pPr>
      <w:r w:rsidRPr="001E7890">
        <w:lastRenderedPageBreak/>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0F8D76A3"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410D04AF"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EA950B620EF04F4993CE7FC2593E2203"/>
        </w:placeholder>
        <w15:color w:val="00CCFF"/>
        <w:docPartList>
          <w:docPartGallery w:val="Quick Parts"/>
          <w:docPartCategory w:val="Документация о закупке: сравнение цен"/>
        </w:docPartList>
      </w:sdtPr>
      <w:sdtEndPr/>
      <w:sdtContent>
        <w:p w14:paraId="2B7993A1" w14:textId="77777777" w:rsidR="00173337" w:rsidRPr="00350494" w:rsidRDefault="00640A58" w:rsidP="0020754D">
          <w:pPr>
            <w:pStyle w:val="111"/>
          </w:pPr>
          <w:r>
            <w:t>Ценовые предложения сравниваются без учета НДС.</w:t>
          </w:r>
        </w:p>
      </w:sdtContent>
    </w:sdt>
    <w:sdt>
      <w:sdtPr>
        <w:alias w:val="Приоритет РФ"/>
        <w:tag w:val="Приоритет РФ"/>
        <w:id w:val="-2081127672"/>
        <w:lock w:val="sdtLocked"/>
        <w:placeholder>
          <w:docPart w:val="EA950B620EF04F4993CE7FC2593E2203"/>
        </w:placeholder>
        <w15:color w:val="00CCFF"/>
        <w:docPartList>
          <w:docPartGallery w:val="Quick Parts"/>
          <w:docPartCategory w:val="Документация о закупке: приоритет РФ"/>
        </w:docPartList>
      </w:sdtPr>
      <w:sdtEndPr/>
      <w:sdtContent>
        <w:p w14:paraId="72214A19" w14:textId="77777777" w:rsidR="00640A58" w:rsidRPr="00173337" w:rsidRDefault="00640A58" w:rsidP="003C6E7C">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02248D48" w14:textId="77777777" w:rsidR="00176164" w:rsidRDefault="00640A58"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p w14:paraId="4F4CC1B9" w14:textId="77777777" w:rsidR="00173337" w:rsidRPr="00173337" w:rsidRDefault="00176164" w:rsidP="00176164">
          <w:pPr>
            <w:pStyle w:val="111"/>
          </w:pPr>
          <w:r w:rsidRPr="00350494">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14:paraId="4EB0A363"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978DAE3"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5C723312" w14:textId="77777777" w:rsidR="00173337" w:rsidRPr="00173337" w:rsidRDefault="00173337" w:rsidP="00173337">
      <w:pPr>
        <w:pStyle w:val="111"/>
      </w:pPr>
      <w:r w:rsidRPr="00173337">
        <w:lastRenderedPageBreak/>
        <w:t>Приоритет</w:t>
      </w:r>
      <w:r w:rsidR="00421276">
        <w:t xml:space="preserve"> продукции российского происхождения</w:t>
      </w:r>
      <w:r w:rsidRPr="00173337">
        <w:t xml:space="preserve"> не предоставляется, если:</w:t>
      </w:r>
    </w:p>
    <w:p w14:paraId="241E1601"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313EDD63"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53BFDB35"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02495B98"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534B99CE"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6584789"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9A3E1CA9D6F84C219087F0B29AFDDFB5"/>
        </w:placeholder>
        <w15:color w:val="00CCFF"/>
        <w:docPartList>
          <w:docPartGallery w:val="Quick Parts"/>
          <w:docPartCategory w:val="Документация о закупке: способы сопоставления заявок"/>
        </w:docPartList>
      </w:sdtPr>
      <w:sdtEndPr/>
      <w:sdtContent>
        <w:p w14:paraId="53BD1920" w14:textId="77777777" w:rsidR="00640A58" w:rsidRDefault="00640A58"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1879CFF9" w14:textId="77777777" w:rsidR="00640A58" w:rsidRDefault="00640A58"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142C33CA" w14:textId="77777777" w:rsidR="00640A58" w:rsidRDefault="00640A58"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EA950B620EF04F4993CE7FC2593E2203"/>
            </w:placeholder>
            <w15:color w:val="00CCFF"/>
            <w:docPartList>
              <w:docPartGallery w:val="Quick Parts"/>
              <w:docPartCategory w:val="Документация о закупке: способы оценки"/>
            </w:docPartList>
          </w:sdtPr>
          <w:sdtEndPr/>
          <w:sdtContent>
            <w:p w14:paraId="7ECB85ED" w14:textId="77777777" w:rsidR="00CF04BF" w:rsidRPr="00BE6EA5" w:rsidRDefault="00640A58" w:rsidP="00BE6EA5">
              <w:pPr>
                <w:pStyle w:val="111"/>
                <w:rPr>
                  <w:sz w:val="16"/>
                </w:rPr>
              </w:pPr>
              <w:r>
                <w:t>Заявки на участие в закупке оцениваются относительно критериев, указанных в таблице критериев оценки</w:t>
              </w:r>
              <w:r w:rsidR="00BE6EA5">
                <w:t xml:space="preserve"> (приложение к документации о закупке)</w:t>
              </w:r>
              <w:r>
                <w:t>.</w:t>
              </w:r>
            </w:p>
          </w:sdtContent>
        </w:sdt>
      </w:sdtContent>
    </w:sdt>
    <w:p w14:paraId="60DDC21E"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138C474CE2294309A4B6C65769694438"/>
        </w:placeholder>
        <w15:color w:val="00CCFF"/>
        <w:docPartList>
          <w:docPartGallery w:val="Quick Parts"/>
          <w:docPartCategory w:val="Документация о закупке: переторжка"/>
        </w:docPartList>
      </w:sdtPr>
      <w:sdtEndPr/>
      <w:sdtContent>
        <w:p w14:paraId="366CDDD4" w14:textId="77777777" w:rsidR="00640A58" w:rsidRDefault="00640A58" w:rsidP="003C6E7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0986DB32" w14:textId="77777777" w:rsidR="00640A58" w:rsidRDefault="00640A58" w:rsidP="003C6E7C">
          <w:pPr>
            <w:pStyle w:val="111"/>
          </w:pPr>
          <w:r>
            <w:t>В переторжке имеют право участвовать все участники закупки, заявки которых не были отклонены.</w:t>
          </w:r>
        </w:p>
        <w:p w14:paraId="1593C417" w14:textId="77777777" w:rsidR="00640A58" w:rsidRDefault="00640A58" w:rsidP="003C6E7C">
          <w:pPr>
            <w:pStyle w:val="111"/>
          </w:pPr>
          <w:r>
            <w:t xml:space="preserve">Участник имеет право не улучшать сведения заявки. </w:t>
          </w:r>
        </w:p>
        <w:p w14:paraId="60D65F4D" w14:textId="77777777" w:rsidR="00640A58" w:rsidRDefault="00640A58" w:rsidP="003C6E7C">
          <w:pPr>
            <w:pStyle w:val="111"/>
          </w:pPr>
          <w:r>
            <w:t>Если участник не предоставил улучшенных сведений заявки, то действует прежняя редакция заявки.</w:t>
          </w:r>
        </w:p>
        <w:p w14:paraId="1B12E89D" w14:textId="77777777" w:rsidR="00640A58" w:rsidRDefault="00640A58" w:rsidP="003C6E7C">
          <w:pPr>
            <w:pStyle w:val="111"/>
          </w:pPr>
          <w:r>
            <w:lastRenderedPageBreak/>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3F728822" w14:textId="77777777" w:rsidR="00640A58" w:rsidRDefault="00640A58" w:rsidP="003C6E7C">
          <w:pPr>
            <w:pStyle w:val="111"/>
          </w:pPr>
          <w:r>
            <w:t>Комиссия вправе допускать к переторжке альтернативные предложения участников закупки</w:t>
          </w:r>
          <w:r w:rsidR="0020754D">
            <w:t xml:space="preserve"> (в том случае, если это предусмотрено).</w:t>
          </w:r>
        </w:p>
        <w:p w14:paraId="27DD4390" w14:textId="77777777" w:rsidR="00640A58" w:rsidRDefault="00640A58" w:rsidP="003C6E7C">
          <w:pPr>
            <w:pStyle w:val="111"/>
          </w:pPr>
          <w:r>
            <w:t>В предварительной ранжировке альтернативные предложения учитываются наравне с основными.</w:t>
          </w:r>
        </w:p>
        <w:p w14:paraId="6E75C287" w14:textId="77777777" w:rsidR="00640A58" w:rsidRDefault="00640A58" w:rsidP="003C6E7C">
          <w:pPr>
            <w:pStyle w:val="111"/>
          </w:pPr>
          <w:r>
            <w:t>Переторжка может проводиться многократно.</w:t>
          </w:r>
        </w:p>
        <w:p w14:paraId="36B49F5E" w14:textId="77777777" w:rsidR="00640A58" w:rsidRDefault="00640A58" w:rsidP="003C6E7C">
          <w:pPr>
            <w:pStyle w:val="111"/>
          </w:pPr>
          <w:r>
            <w:t>Переторжка может иметь очную, заочную либо очно-заочную (смешанную) форму проведения.</w:t>
          </w:r>
        </w:p>
        <w:p w14:paraId="4A52A965" w14:textId="77777777" w:rsidR="00640A58" w:rsidRDefault="00640A58" w:rsidP="003C6E7C">
          <w:pPr>
            <w:pStyle w:val="111"/>
          </w:pPr>
          <w:r>
            <w:t>Переторжка может быть проведена в последовательной или единовременной форме.</w:t>
          </w:r>
        </w:p>
        <w:p w14:paraId="60397622" w14:textId="77777777" w:rsidR="00640A58" w:rsidRDefault="00640A58" w:rsidP="003C6E7C">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1775EC84" w14:textId="77777777" w:rsidR="00640A58" w:rsidRDefault="00640A58" w:rsidP="003C6E7C">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21FF4897" w14:textId="77777777" w:rsidR="00640A58" w:rsidRDefault="00640A58" w:rsidP="003C6E7C">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59908B04" w14:textId="77777777" w:rsidR="00640A58" w:rsidRDefault="00640A58" w:rsidP="003C6E7C">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19320135" w14:textId="77777777" w:rsidR="00640A58" w:rsidRDefault="00640A58" w:rsidP="003C6E7C">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14:paraId="2E64FF2F" w14:textId="77777777" w:rsidR="0023140C" w:rsidRDefault="00640A58"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sdtContent>
    </w:sdt>
    <w:p w14:paraId="739E7900" w14:textId="77777777" w:rsidR="001204D8" w:rsidRDefault="001204D8" w:rsidP="00055118">
      <w:pPr>
        <w:pStyle w:val="113"/>
      </w:pPr>
      <w:r>
        <w:t>Ранжирование заявок</w:t>
      </w:r>
      <w:r w:rsidR="00690492">
        <w:t>, подведение итогов</w:t>
      </w:r>
    </w:p>
    <w:p w14:paraId="2194E76B"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14:paraId="687EB56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EA950B620EF04F4993CE7FC2593E2203"/>
        </w:placeholder>
        <w15:color w:val="00CCFF"/>
        <w:docPartList>
          <w:docPartGallery w:val="Quick Parts"/>
          <w:docPartCategory w:val="Документация о закупке: разрешение коллизии равного рейтинга"/>
        </w:docPartList>
      </w:sdtPr>
      <w:sdtEndPr/>
      <w:sdtContent>
        <w:p w14:paraId="60033AB0" w14:textId="77777777" w:rsidR="003D490E" w:rsidRDefault="00640A58"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76EF6A32" w14:textId="77777777" w:rsidR="00C50AEC" w:rsidRPr="00440204" w:rsidRDefault="00C50AEC" w:rsidP="00C50AEC">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59C9EE75" w14:textId="77777777" w:rsidR="00C50AEC" w:rsidRPr="00440204" w:rsidRDefault="00C50AEC" w:rsidP="00C50AEC">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32CDE6BB" w14:textId="77777777" w:rsidR="00C50AEC" w:rsidRPr="00440204" w:rsidRDefault="00C50AEC" w:rsidP="00C50AEC">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201960D0" w14:textId="77777777" w:rsidR="00C50AEC" w:rsidRPr="00C50AEC" w:rsidRDefault="00C50AEC" w:rsidP="00C50AEC">
          <w:pPr>
            <w:pStyle w:val="111"/>
            <w:rPr>
              <w:color w:val="auto"/>
            </w:rPr>
          </w:pPr>
          <w:r w:rsidRPr="00440204">
            <w:rPr>
              <w:color w:val="auto"/>
            </w:rPr>
            <w:lastRenderedPageBreak/>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w:t>
          </w:r>
          <w:r>
            <w:rPr>
              <w:color w:val="auto"/>
            </w:rPr>
            <w:t>деления предыдущего победителя.</w:t>
          </w:r>
        </w:p>
        <w:p w14:paraId="08A3CCFB" w14:textId="77777777" w:rsidR="00BD7C45" w:rsidRDefault="00BD7C45" w:rsidP="00BD7C45">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0EFB5C41" w14:textId="77777777" w:rsidR="00DE7FD9" w:rsidRPr="003D490E" w:rsidRDefault="003D490E" w:rsidP="003D490E">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14:paraId="5C0EDD63" w14:textId="77777777" w:rsidR="00B17350" w:rsidRDefault="00B17350" w:rsidP="00863567">
      <w:pPr>
        <w:pStyle w:val="113"/>
      </w:pPr>
      <w:r>
        <w:t>Заключение договора</w:t>
      </w:r>
    </w:p>
    <w:p w14:paraId="41500C83"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36FCC67F"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1A57C5DD" w14:textId="77777777" w:rsidR="00C50AEC" w:rsidRPr="00C50AEC" w:rsidRDefault="00C50AEC" w:rsidP="00C50AEC">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w:t>
      </w:r>
      <w:r>
        <w:rPr>
          <w:color w:val="auto"/>
        </w:rPr>
        <w:t>оров с каждым таким участником.</w:t>
      </w:r>
    </w:p>
    <w:p w14:paraId="344E6CF4" w14:textId="77777777" w:rsidR="003438C4" w:rsidRDefault="000F35F8" w:rsidP="0020754D">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3FB692EC"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EA950B620EF04F4993CE7FC2593E2203"/>
        </w:placeholder>
        <w15:color w:val="00CCFF"/>
        <w:docPartList>
          <w:docPartGallery w:val="Quick Parts"/>
          <w:docPartCategory w:val="Документация о закупке: договоры"/>
        </w:docPartList>
      </w:sdtPr>
      <w:sdtEndPr/>
      <w:sdtContent>
        <w:p w14:paraId="5A2F501C" w14:textId="77777777" w:rsidR="00173337" w:rsidRDefault="00640A58" w:rsidP="00FD7697">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14:paraId="64211CFC" w14:textId="77777777" w:rsidR="00FC2F02" w:rsidRDefault="00FC2F02" w:rsidP="00FC2F02">
      <w:pPr>
        <w:pStyle w:val="111"/>
      </w:pPr>
      <w:r w:rsidRPr="00FC2F0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6561CF14" w14:textId="77777777" w:rsidR="00102E58" w:rsidRDefault="007D3ED1" w:rsidP="00F83D4A">
      <w:pPr>
        <w:pStyle w:val="111"/>
        <w:sectPr w:rsidR="00102E58" w:rsidSect="00560591">
          <w:pgSz w:w="11906" w:h="16838"/>
          <w:pgMar w:top="851" w:right="707" w:bottom="1701"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3F3F5E74" w14:textId="77777777" w:rsidR="005F6205" w:rsidRPr="008347E5" w:rsidRDefault="005F6205" w:rsidP="005F6205">
      <w:pPr>
        <w:pStyle w:val="111"/>
        <w:numPr>
          <w:ilvl w:val="0"/>
          <w:numId w:val="0"/>
        </w:numPr>
      </w:pPr>
      <w:bookmarkStart w:id="20" w:name="_Hlk74636283"/>
    </w:p>
    <w:p w14:paraId="79B4606F" w14:textId="0D3C679F" w:rsidR="00102E58" w:rsidRPr="00BF0452" w:rsidRDefault="00BF0452" w:rsidP="00102E58">
      <w:pPr>
        <w:pStyle w:val="111"/>
        <w:numPr>
          <w:ilvl w:val="0"/>
          <w:numId w:val="0"/>
        </w:numPr>
        <w:rPr>
          <w:sz w:val="28"/>
          <w:szCs w:val="28"/>
          <w:lang w:val="en-US"/>
        </w:rPr>
      </w:pPr>
      <w:bookmarkStart w:id="21" w:name="_Toc74635815"/>
      <w:bookmarkStart w:id="22" w:name="_Toc143602203"/>
      <w:r w:rsidRPr="00BF0452">
        <w:rPr>
          <w:sz w:val="28"/>
          <w:szCs w:val="28"/>
        </w:rPr>
        <w:t>8. Критерии оценки заявок</w:t>
      </w:r>
      <w:bookmarkEnd w:id="21"/>
      <w:bookmarkEnd w:id="22"/>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BF0452" w:rsidRPr="00DC4B8F" w14:paraId="10E06854" w14:textId="77777777" w:rsidTr="000F5C14">
        <w:tc>
          <w:tcPr>
            <w:tcW w:w="426" w:type="dxa"/>
            <w:vAlign w:val="center"/>
          </w:tcPr>
          <w:bookmarkEnd w:id="20"/>
          <w:p w14:paraId="1C4E0102"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w:t>
            </w:r>
          </w:p>
        </w:tc>
        <w:tc>
          <w:tcPr>
            <w:tcW w:w="1871" w:type="dxa"/>
            <w:vAlign w:val="center"/>
          </w:tcPr>
          <w:p w14:paraId="77896BF6"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Критерии</w:t>
            </w:r>
          </w:p>
        </w:tc>
        <w:tc>
          <w:tcPr>
            <w:tcW w:w="4538" w:type="dxa"/>
            <w:vAlign w:val="center"/>
          </w:tcPr>
          <w:p w14:paraId="6DFFAC15"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Предмет оценки</w:t>
            </w:r>
          </w:p>
        </w:tc>
        <w:tc>
          <w:tcPr>
            <w:tcW w:w="2125" w:type="dxa"/>
            <w:vAlign w:val="center"/>
          </w:tcPr>
          <w:p w14:paraId="04799B3E"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Предельный показатель</w:t>
            </w:r>
          </w:p>
        </w:tc>
        <w:tc>
          <w:tcPr>
            <w:tcW w:w="1842" w:type="dxa"/>
            <w:vAlign w:val="center"/>
          </w:tcPr>
          <w:p w14:paraId="48454582"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Предпочтительный показатель</w:t>
            </w:r>
          </w:p>
        </w:tc>
        <w:tc>
          <w:tcPr>
            <w:tcW w:w="3968" w:type="dxa"/>
            <w:vAlign w:val="center"/>
          </w:tcPr>
          <w:p w14:paraId="2488579B"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Порядок оценки</w:t>
            </w:r>
          </w:p>
        </w:tc>
        <w:tc>
          <w:tcPr>
            <w:tcW w:w="850" w:type="dxa"/>
            <w:vAlign w:val="center"/>
          </w:tcPr>
          <w:p w14:paraId="1D95A4CF" w14:textId="77777777" w:rsidR="00BF0452" w:rsidRPr="00DC4B8F" w:rsidRDefault="00BF0452" w:rsidP="000F5C14">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Вес критерия</w:t>
            </w:r>
          </w:p>
        </w:tc>
      </w:tr>
      <w:tr w:rsidR="00BF0452" w:rsidRPr="00DC4B8F" w14:paraId="1B2B3894" w14:textId="77777777" w:rsidTr="000F5C14">
        <w:tc>
          <w:tcPr>
            <w:tcW w:w="426" w:type="dxa"/>
          </w:tcPr>
          <w:p w14:paraId="0C0F0ACD" w14:textId="77777777" w:rsidR="00BF0452" w:rsidRPr="00DC4B8F" w:rsidRDefault="00BF0452" w:rsidP="00BF0452">
            <w:pPr>
              <w:pStyle w:val="111"/>
              <w:numPr>
                <w:ilvl w:val="0"/>
                <w:numId w:val="14"/>
              </w:numPr>
              <w:ind w:left="0" w:firstLine="0"/>
              <w:rPr>
                <w:rFonts w:ascii="Times New Roman" w:hAnsi="Times New Roman" w:cs="Times New Roman"/>
                <w:sz w:val="24"/>
                <w:szCs w:val="24"/>
              </w:rPr>
            </w:pPr>
          </w:p>
        </w:tc>
        <w:tc>
          <w:tcPr>
            <w:tcW w:w="1871" w:type="dxa"/>
          </w:tcPr>
          <w:p w14:paraId="381E1B5D"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"Критерий_цена_договора" </w:instrText>
            </w:r>
            <w:r w:rsidRPr="00DC4B8F">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rPr>
              <w:t>Ц</w:t>
            </w:r>
            <w:r w:rsidRPr="00DC4B8F">
              <w:rPr>
                <w:rFonts w:ascii="Times New Roman" w:hAnsi="Times New Roman" w:cs="Times New Roman"/>
                <w:noProof/>
                <w:sz w:val="24"/>
                <w:szCs w:val="24"/>
                <w:lang w:val="en-US"/>
              </w:rPr>
              <w:t>ена_договора</w:t>
            </w:r>
            <w:r w:rsidRPr="00DC4B8F">
              <w:rPr>
                <w:rFonts w:ascii="Times New Roman" w:hAnsi="Times New Roman" w:cs="Times New Roman"/>
                <w:noProof/>
                <w:sz w:val="24"/>
                <w:szCs w:val="24"/>
                <w:lang w:val="en-US"/>
              </w:rPr>
              <w:fldChar w:fldCharType="end"/>
            </w:r>
          </w:p>
        </w:tc>
        <w:tc>
          <w:tcPr>
            <w:tcW w:w="4538" w:type="dxa"/>
          </w:tcPr>
          <w:p w14:paraId="760C7DCC" w14:textId="77777777" w:rsidR="00BF0452" w:rsidRPr="00DC4B8F" w:rsidRDefault="00BF0452" w:rsidP="000F5C14">
            <w:pPr>
              <w:pStyle w:val="af4"/>
              <w:rPr>
                <w:rFonts w:ascii="Times New Roman" w:hAnsi="Times New Roman" w:cs="Times New Roman"/>
                <w:noProof/>
                <w:sz w:val="24"/>
                <w:szCs w:val="24"/>
              </w:rPr>
            </w:pPr>
            <w:r w:rsidRPr="00DC4B8F">
              <w:rPr>
                <w:rFonts w:ascii="Times New Roman" w:hAnsi="Times New Roman" w:cs="Times New Roman"/>
                <w:noProof/>
                <w:sz w:val="24"/>
                <w:szCs w:val="24"/>
              </w:rPr>
              <w:t xml:space="preserve">Предлагаемая цена договора </w:t>
            </w:r>
          </w:p>
        </w:tc>
        <w:tc>
          <w:tcPr>
            <w:tcW w:w="2125" w:type="dxa"/>
          </w:tcPr>
          <w:p w14:paraId="5842F218" w14:textId="77777777" w:rsidR="00BF0452" w:rsidRPr="00DC4B8F" w:rsidRDefault="00BF0452" w:rsidP="000F5C14">
            <w:pPr>
              <w:pStyle w:val="af4"/>
              <w:rPr>
                <w:rFonts w:ascii="Times New Roman" w:hAnsi="Times New Roman" w:cs="Times New Roman"/>
                <w:noProof/>
                <w:sz w:val="24"/>
                <w:szCs w:val="24"/>
              </w:rPr>
            </w:pPr>
            <w:r w:rsidRPr="00DC4B8F">
              <w:rPr>
                <w:rFonts w:ascii="Times New Roman" w:hAnsi="Times New Roman" w:cs="Times New Roman"/>
                <w:noProof/>
                <w:sz w:val="24"/>
                <w:szCs w:val="24"/>
              </w:rPr>
              <w:t>Меньше или равная НМЦД</w:t>
            </w:r>
          </w:p>
        </w:tc>
        <w:tc>
          <w:tcPr>
            <w:tcW w:w="1842" w:type="dxa"/>
          </w:tcPr>
          <w:p w14:paraId="1B4E6DA5" w14:textId="77777777" w:rsidR="00BF0452" w:rsidRPr="00DC4B8F" w:rsidRDefault="00BF0452" w:rsidP="000F5C14">
            <w:pPr>
              <w:pStyle w:val="af4"/>
              <w:rPr>
                <w:rFonts w:ascii="Times New Roman" w:hAnsi="Times New Roman" w:cs="Times New Roman"/>
                <w:noProof/>
                <w:sz w:val="24"/>
                <w:szCs w:val="24"/>
              </w:rPr>
            </w:pPr>
            <w:r w:rsidRPr="00DC4B8F">
              <w:rPr>
                <w:rFonts w:ascii="Times New Roman" w:hAnsi="Times New Roman" w:cs="Times New Roman"/>
                <w:noProof/>
                <w:sz w:val="24"/>
                <w:szCs w:val="24"/>
              </w:rPr>
              <w:t xml:space="preserve">Минимальное ценовое предложение </w:t>
            </w:r>
          </w:p>
        </w:tc>
        <w:tc>
          <w:tcPr>
            <w:tcW w:w="3968" w:type="dxa"/>
          </w:tcPr>
          <w:p w14:paraId="2AD10E23" w14:textId="77777777" w:rsidR="00BF0452" w:rsidRPr="00DC4B8F" w:rsidRDefault="00BF0452" w:rsidP="000F5C14">
            <w:pPr>
              <w:rPr>
                <w:rFonts w:ascii="Times New Roman" w:hAnsi="Times New Roman" w:cs="Times New Roman"/>
                <w:color w:val="000000"/>
                <w:sz w:val="24"/>
                <w:szCs w:val="24"/>
              </w:rPr>
            </w:pPr>
            <w:proofErr w:type="spellStart"/>
            <w:r w:rsidRPr="00DC4B8F">
              <w:rPr>
                <w:rFonts w:ascii="Times New Roman" w:hAnsi="Times New Roman" w:cs="Times New Roman"/>
                <w:color w:val="000000"/>
                <w:sz w:val="24"/>
                <w:szCs w:val="24"/>
              </w:rPr>
              <w:t>Rc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Wc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Oc</w:t>
            </w:r>
            <w:proofErr w:type="spellEnd"/>
            <w:r w:rsidRPr="00DC4B8F">
              <w:rPr>
                <w:rFonts w:ascii="Times New Roman" w:hAnsi="Times New Roman" w:cs="Times New Roman"/>
                <w:color w:val="000000"/>
                <w:sz w:val="24"/>
                <w:szCs w:val="24"/>
              </w:rPr>
              <w:t>) / (</w:t>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Tc</w:t>
            </w:r>
            <w:proofErr w:type="spellEnd"/>
            <w:r w:rsidRPr="00DC4B8F">
              <w:rPr>
                <w:rFonts w:ascii="Times New Roman" w:hAnsi="Times New Roman" w:cs="Times New Roman"/>
                <w:color w:val="000000"/>
                <w:sz w:val="24"/>
                <w:szCs w:val="24"/>
              </w:rPr>
              <w:t>)), где</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Rс</w:t>
            </w:r>
            <w:proofErr w:type="spellEnd"/>
            <w:r w:rsidRPr="00DC4B8F">
              <w:rPr>
                <w:rFonts w:ascii="Times New Roman" w:hAnsi="Times New Roman" w:cs="Times New Roman"/>
                <w:color w:val="000000"/>
                <w:sz w:val="24"/>
                <w:szCs w:val="24"/>
              </w:rPr>
              <w:t xml:space="preserve"> — рейтинг Заявки относительно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Wс</w:t>
            </w:r>
            <w:proofErr w:type="spellEnd"/>
            <w:r w:rsidRPr="00DC4B8F">
              <w:rPr>
                <w:rFonts w:ascii="Times New Roman" w:hAnsi="Times New Roman" w:cs="Times New Roman"/>
                <w:color w:val="000000"/>
                <w:sz w:val="24"/>
                <w:szCs w:val="24"/>
              </w:rPr>
              <w:t xml:space="preserve"> — вес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предельное оцениваемое предложение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Oс</w:t>
            </w:r>
            <w:proofErr w:type="spellEnd"/>
            <w:r w:rsidRPr="00DC4B8F">
              <w:rPr>
                <w:rFonts w:ascii="Times New Roman" w:hAnsi="Times New Roman" w:cs="Times New Roman"/>
                <w:color w:val="000000"/>
                <w:sz w:val="24"/>
                <w:szCs w:val="24"/>
              </w:rPr>
              <w:t xml:space="preserve"> — оцениваемое предложение Участника закупки,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Tс</w:t>
            </w:r>
            <w:proofErr w:type="spellEnd"/>
            <w:r w:rsidRPr="00DC4B8F">
              <w:rPr>
                <w:rFonts w:ascii="Times New Roman" w:hAnsi="Times New Roman" w:cs="Times New Roman"/>
                <w:color w:val="000000"/>
                <w:sz w:val="24"/>
                <w:szCs w:val="24"/>
              </w:rPr>
              <w:t xml:space="preserve"> — предпочитаемое (целевое) предложение Критерия оценки.</w:t>
            </w:r>
          </w:p>
          <w:p w14:paraId="31181B39" w14:textId="77777777" w:rsidR="00BF0452" w:rsidRPr="00DC4B8F" w:rsidRDefault="00BF0452" w:rsidP="000F5C14">
            <w:pPr>
              <w:pStyle w:val="af4"/>
              <w:rPr>
                <w:rFonts w:ascii="Times New Roman" w:hAnsi="Times New Roman" w:cs="Times New Roman"/>
                <w:noProof/>
                <w:sz w:val="24"/>
                <w:szCs w:val="24"/>
              </w:rPr>
            </w:pPr>
          </w:p>
        </w:tc>
        <w:tc>
          <w:tcPr>
            <w:tcW w:w="850" w:type="dxa"/>
          </w:tcPr>
          <w:p w14:paraId="04D930A1"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85</w:t>
            </w:r>
          </w:p>
        </w:tc>
      </w:tr>
      <w:tr w:rsidR="00BF0452" w:rsidRPr="00DC4B8F" w14:paraId="184F797F" w14:textId="77777777" w:rsidTr="000F5C14">
        <w:tc>
          <w:tcPr>
            <w:tcW w:w="426" w:type="dxa"/>
          </w:tcPr>
          <w:p w14:paraId="6426400F" w14:textId="77777777" w:rsidR="00BF0452" w:rsidRPr="00DC4B8F" w:rsidRDefault="00BF0452" w:rsidP="00BF0452">
            <w:pPr>
              <w:pStyle w:val="111"/>
              <w:numPr>
                <w:ilvl w:val="0"/>
                <w:numId w:val="14"/>
              </w:numPr>
              <w:ind w:left="0" w:firstLine="0"/>
              <w:rPr>
                <w:rFonts w:ascii="Times New Roman" w:hAnsi="Times New Roman" w:cs="Times New Roman"/>
                <w:sz w:val="24"/>
                <w:szCs w:val="24"/>
              </w:rPr>
            </w:pPr>
          </w:p>
        </w:tc>
        <w:tc>
          <w:tcPr>
            <w:tcW w:w="1871" w:type="dxa"/>
          </w:tcPr>
          <w:p w14:paraId="2A74656E"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Опыт частичный</w:t>
            </w:r>
          </w:p>
        </w:tc>
        <w:tc>
          <w:tcPr>
            <w:tcW w:w="4538" w:type="dxa"/>
          </w:tcPr>
          <w:p w14:paraId="4E63E89A" w14:textId="5D61B519" w:rsidR="00BF0452" w:rsidRPr="00DC4B8F" w:rsidRDefault="00BF0452" w:rsidP="000F5C14">
            <w:pPr>
              <w:rPr>
                <w:rFonts w:ascii="Times New Roman" w:hAnsi="Times New Roman" w:cs="Times New Roman"/>
                <w:noProof/>
                <w:sz w:val="24"/>
                <w:szCs w:val="24"/>
              </w:rPr>
            </w:pPr>
            <w:r w:rsidRPr="00DC4B8F">
              <w:rPr>
                <w:rFonts w:ascii="Times New Roman" w:hAnsi="Times New Roman" w:cs="Times New Roman"/>
                <w:color w:val="000000"/>
                <w:sz w:val="24"/>
                <w:szCs w:val="24"/>
              </w:rPr>
              <w:t xml:space="preserve">Количество </w:t>
            </w:r>
            <w:proofErr w:type="gramStart"/>
            <w:r w:rsidRPr="00DC4B8F">
              <w:rPr>
                <w:rFonts w:ascii="Times New Roman" w:hAnsi="Times New Roman" w:cs="Times New Roman"/>
                <w:color w:val="000000"/>
                <w:sz w:val="24"/>
                <w:szCs w:val="24"/>
              </w:rPr>
              <w:t>надлежаще  исполненных</w:t>
            </w:r>
            <w:proofErr w:type="gramEnd"/>
            <w:r w:rsidRPr="00DC4B8F">
              <w:rPr>
                <w:rFonts w:ascii="Times New Roman" w:hAnsi="Times New Roman" w:cs="Times New Roman"/>
                <w:color w:val="000000"/>
                <w:sz w:val="24"/>
                <w:szCs w:val="24"/>
              </w:rPr>
              <w:t xml:space="preserve"> договоров по меньшей мере  в части половины этапов согласно критерия аналогичности за последние </w:t>
            </w:r>
            <w:r w:rsidR="008D0FA5">
              <w:rPr>
                <w:rFonts w:ascii="Times New Roman" w:hAnsi="Times New Roman" w:cs="Times New Roman"/>
                <w:color w:val="000000"/>
                <w:sz w:val="24"/>
                <w:szCs w:val="24"/>
              </w:rPr>
              <w:t>60</w:t>
            </w:r>
            <w:r w:rsidRPr="00DC4B8F">
              <w:rPr>
                <w:rFonts w:ascii="Times New Roman" w:hAnsi="Times New Roman" w:cs="Times New Roman"/>
                <w:color w:val="000000"/>
                <w:sz w:val="24"/>
                <w:szCs w:val="24"/>
              </w:rPr>
              <w:t xml:space="preserve"> месяцев до дня размещения закупки</w:t>
            </w:r>
          </w:p>
        </w:tc>
        <w:tc>
          <w:tcPr>
            <w:tcW w:w="2125" w:type="dxa"/>
          </w:tcPr>
          <w:p w14:paraId="69DF4C43" w14:textId="392E3759" w:rsidR="00BF0452" w:rsidRPr="00DC4B8F" w:rsidRDefault="008D0FA5" w:rsidP="000F5C14">
            <w:pPr>
              <w:pStyle w:val="af4"/>
              <w:rPr>
                <w:rFonts w:ascii="Times New Roman" w:hAnsi="Times New Roman" w:cs="Times New Roman"/>
                <w:noProof/>
                <w:sz w:val="24"/>
                <w:szCs w:val="24"/>
                <w:lang w:val="en-US"/>
              </w:rPr>
            </w:pPr>
            <w:r>
              <w:rPr>
                <w:rFonts w:ascii="Times New Roman" w:hAnsi="Times New Roman" w:cs="Times New Roman"/>
                <w:noProof/>
                <w:sz w:val="24"/>
                <w:szCs w:val="24"/>
              </w:rPr>
              <w:t>1</w:t>
            </w:r>
          </w:p>
        </w:tc>
        <w:tc>
          <w:tcPr>
            <w:tcW w:w="1842" w:type="dxa"/>
          </w:tcPr>
          <w:p w14:paraId="367D8AE5"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2</w:t>
            </w:r>
          </w:p>
        </w:tc>
        <w:tc>
          <w:tcPr>
            <w:tcW w:w="3968" w:type="dxa"/>
          </w:tcPr>
          <w:p w14:paraId="094643E5" w14:textId="77777777" w:rsidR="00BF0452" w:rsidRPr="00DC4B8F" w:rsidRDefault="00BF0452" w:rsidP="000F5C14">
            <w:pPr>
              <w:pStyle w:val="af4"/>
              <w:rPr>
                <w:rFonts w:ascii="Times New Roman" w:hAnsi="Times New Roman" w:cs="Times New Roman"/>
                <w:noProof/>
                <w:sz w:val="24"/>
                <w:szCs w:val="24"/>
              </w:rPr>
            </w:pPr>
            <w:proofErr w:type="spellStart"/>
            <w:r w:rsidRPr="00DC4B8F">
              <w:rPr>
                <w:rFonts w:ascii="Times New Roman" w:hAnsi="Times New Roman" w:cs="Times New Roman"/>
                <w:color w:val="000000"/>
                <w:sz w:val="24"/>
                <w:szCs w:val="24"/>
              </w:rPr>
              <w:t>Rc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Wc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Oc</w:t>
            </w:r>
            <w:proofErr w:type="spellEnd"/>
            <w:r w:rsidRPr="00DC4B8F">
              <w:rPr>
                <w:rFonts w:ascii="Times New Roman" w:hAnsi="Times New Roman" w:cs="Times New Roman"/>
                <w:color w:val="000000"/>
                <w:sz w:val="24"/>
                <w:szCs w:val="24"/>
              </w:rPr>
              <w:t>) / (</w:t>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Tc</w:t>
            </w:r>
            <w:proofErr w:type="spellEnd"/>
            <w:r w:rsidRPr="00DC4B8F">
              <w:rPr>
                <w:rFonts w:ascii="Times New Roman" w:hAnsi="Times New Roman" w:cs="Times New Roman"/>
                <w:color w:val="000000"/>
                <w:sz w:val="24"/>
                <w:szCs w:val="24"/>
              </w:rPr>
              <w:t>)), где</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Rс</w:t>
            </w:r>
            <w:proofErr w:type="spellEnd"/>
            <w:r w:rsidRPr="00DC4B8F">
              <w:rPr>
                <w:rFonts w:ascii="Times New Roman" w:hAnsi="Times New Roman" w:cs="Times New Roman"/>
                <w:color w:val="000000"/>
                <w:sz w:val="24"/>
                <w:szCs w:val="24"/>
              </w:rPr>
              <w:t xml:space="preserve"> — рейтинг Заявки относительно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Wс</w:t>
            </w:r>
            <w:proofErr w:type="spellEnd"/>
            <w:r w:rsidRPr="00DC4B8F">
              <w:rPr>
                <w:rFonts w:ascii="Times New Roman" w:hAnsi="Times New Roman" w:cs="Times New Roman"/>
                <w:color w:val="000000"/>
                <w:sz w:val="24"/>
                <w:szCs w:val="24"/>
              </w:rPr>
              <w:t xml:space="preserve"> — вес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предельное оцениваемое предложение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Oс</w:t>
            </w:r>
            <w:proofErr w:type="spellEnd"/>
            <w:r w:rsidRPr="00DC4B8F">
              <w:rPr>
                <w:rFonts w:ascii="Times New Roman" w:hAnsi="Times New Roman" w:cs="Times New Roman"/>
                <w:color w:val="000000"/>
                <w:sz w:val="24"/>
                <w:szCs w:val="24"/>
              </w:rPr>
              <w:t xml:space="preserve"> — оцениваемое предложение Участника закупки,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Tс</w:t>
            </w:r>
            <w:proofErr w:type="spellEnd"/>
            <w:r w:rsidRPr="00DC4B8F">
              <w:rPr>
                <w:rFonts w:ascii="Times New Roman" w:hAnsi="Times New Roman" w:cs="Times New Roman"/>
                <w:color w:val="000000"/>
                <w:sz w:val="24"/>
                <w:szCs w:val="24"/>
              </w:rPr>
              <w:t xml:space="preserve"> — предпочитаемое (целевое) предложение Критерия оценки.</w:t>
            </w:r>
          </w:p>
        </w:tc>
        <w:tc>
          <w:tcPr>
            <w:tcW w:w="850" w:type="dxa"/>
          </w:tcPr>
          <w:p w14:paraId="67A74D5B"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"вес_критерия_колво_договоров" </w:instrText>
            </w:r>
            <w:r w:rsidRPr="00DC4B8F">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rPr>
              <w:t>12,5</w:t>
            </w:r>
            <w:r w:rsidRPr="00DC4B8F">
              <w:rPr>
                <w:rFonts w:ascii="Times New Roman" w:hAnsi="Times New Roman" w:cs="Times New Roman"/>
                <w:noProof/>
                <w:sz w:val="24"/>
                <w:szCs w:val="24"/>
                <w:lang w:val="en-US"/>
              </w:rPr>
              <w:fldChar w:fldCharType="end"/>
            </w:r>
          </w:p>
        </w:tc>
      </w:tr>
      <w:tr w:rsidR="00BF0452" w:rsidRPr="00DC4B8F" w14:paraId="555BC2BE" w14:textId="77777777" w:rsidTr="000F5C14">
        <w:tc>
          <w:tcPr>
            <w:tcW w:w="426" w:type="dxa"/>
          </w:tcPr>
          <w:p w14:paraId="3BF4C405" w14:textId="77777777" w:rsidR="00BF0452" w:rsidRPr="00DC4B8F" w:rsidRDefault="00BF0452" w:rsidP="00BF0452">
            <w:pPr>
              <w:pStyle w:val="111"/>
              <w:numPr>
                <w:ilvl w:val="0"/>
                <w:numId w:val="14"/>
              </w:numPr>
              <w:ind w:left="0" w:firstLine="0"/>
              <w:rPr>
                <w:rFonts w:ascii="Times New Roman" w:hAnsi="Times New Roman" w:cs="Times New Roman"/>
                <w:sz w:val="24"/>
                <w:szCs w:val="24"/>
              </w:rPr>
            </w:pPr>
          </w:p>
        </w:tc>
        <w:tc>
          <w:tcPr>
            <w:tcW w:w="1871" w:type="dxa"/>
          </w:tcPr>
          <w:p w14:paraId="3810C736"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"Критерий_положительная_деловая_репутация" </w:instrText>
            </w:r>
            <w:r w:rsidRPr="00DC4B8F">
              <w:rPr>
                <w:rFonts w:ascii="Times New Roman" w:hAnsi="Times New Roman" w:cs="Times New Roman"/>
                <w:noProof/>
                <w:sz w:val="24"/>
                <w:szCs w:val="24"/>
                <w:lang w:val="en-US"/>
              </w:rPr>
              <w:fldChar w:fldCharType="separate"/>
            </w:r>
            <w:r>
              <w:rPr>
                <w:rFonts w:ascii="Times New Roman" w:hAnsi="Times New Roman" w:cs="Times New Roman"/>
                <w:noProof/>
                <w:sz w:val="24"/>
                <w:szCs w:val="24"/>
              </w:rPr>
              <w:t>П</w:t>
            </w:r>
            <w:r w:rsidRPr="00DC4B8F">
              <w:rPr>
                <w:rFonts w:ascii="Times New Roman" w:hAnsi="Times New Roman" w:cs="Times New Roman"/>
                <w:noProof/>
                <w:sz w:val="24"/>
                <w:szCs w:val="24"/>
                <w:lang w:val="en-US"/>
              </w:rPr>
              <w:t>оложительнаяделовая_репутация</w:t>
            </w:r>
            <w:r w:rsidRPr="00DC4B8F">
              <w:rPr>
                <w:rFonts w:ascii="Times New Roman" w:hAnsi="Times New Roman" w:cs="Times New Roman"/>
                <w:noProof/>
                <w:sz w:val="24"/>
                <w:szCs w:val="24"/>
                <w:lang w:val="en-US"/>
              </w:rPr>
              <w:fldChar w:fldCharType="end"/>
            </w:r>
          </w:p>
        </w:tc>
        <w:tc>
          <w:tcPr>
            <w:tcW w:w="4538" w:type="dxa"/>
          </w:tcPr>
          <w:p w14:paraId="76B742D2" w14:textId="77777777" w:rsidR="00BF0452" w:rsidRPr="00DC4B8F" w:rsidRDefault="00BF0452" w:rsidP="000F5C14">
            <w:pPr>
              <w:rPr>
                <w:rFonts w:ascii="Times New Roman" w:hAnsi="Times New Roman" w:cs="Times New Roman"/>
                <w:color w:val="000000"/>
                <w:sz w:val="24"/>
                <w:szCs w:val="24"/>
              </w:rPr>
            </w:pPr>
            <w:r w:rsidRPr="00DC4B8F">
              <w:rPr>
                <w:rFonts w:ascii="Times New Roman" w:hAnsi="Times New Roman" w:cs="Times New Roman"/>
                <w:color w:val="000000"/>
                <w:sz w:val="24"/>
                <w:szCs w:val="24"/>
              </w:rPr>
              <w:t>Оценивается отсутствие отрицательных отзывов, претензий заказчиков по аналогичным договорам и критерию аналогичности</w:t>
            </w:r>
          </w:p>
          <w:p w14:paraId="6F8B7B2E" w14:textId="77777777" w:rsidR="00BF0452" w:rsidRPr="00DC4B8F" w:rsidRDefault="00BF0452" w:rsidP="000F5C14">
            <w:pPr>
              <w:pStyle w:val="af4"/>
              <w:rPr>
                <w:rFonts w:ascii="Times New Roman" w:hAnsi="Times New Roman" w:cs="Times New Roman"/>
                <w:noProof/>
                <w:sz w:val="24"/>
                <w:szCs w:val="24"/>
              </w:rPr>
            </w:pPr>
          </w:p>
        </w:tc>
        <w:tc>
          <w:tcPr>
            <w:tcW w:w="2125" w:type="dxa"/>
          </w:tcPr>
          <w:p w14:paraId="55018E84"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Отсутствие  (0)</w:t>
            </w:r>
          </w:p>
        </w:tc>
        <w:tc>
          <w:tcPr>
            <w:tcW w:w="1842" w:type="dxa"/>
          </w:tcPr>
          <w:p w14:paraId="37C55311" w14:textId="77777777" w:rsidR="00BF0452" w:rsidRPr="00DC4B8F" w:rsidRDefault="00BF0452" w:rsidP="000F5C14">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Наличие (1)</w:t>
            </w:r>
          </w:p>
        </w:tc>
        <w:tc>
          <w:tcPr>
            <w:tcW w:w="3968" w:type="dxa"/>
          </w:tcPr>
          <w:p w14:paraId="28108958" w14:textId="77777777" w:rsidR="00BF0452" w:rsidRPr="00DC4B8F" w:rsidRDefault="00BF0452" w:rsidP="000F5C14">
            <w:pPr>
              <w:rPr>
                <w:rFonts w:ascii="Times New Roman" w:hAnsi="Times New Roman" w:cs="Times New Roman"/>
                <w:color w:val="000000"/>
                <w:sz w:val="24"/>
                <w:szCs w:val="24"/>
              </w:rPr>
            </w:pPr>
            <w:proofErr w:type="spellStart"/>
            <w:r w:rsidRPr="00DC4B8F">
              <w:rPr>
                <w:rFonts w:ascii="Times New Roman" w:hAnsi="Times New Roman" w:cs="Times New Roman"/>
                <w:color w:val="000000"/>
                <w:sz w:val="24"/>
                <w:szCs w:val="24"/>
              </w:rPr>
              <w:t>Rc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Wc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Oc</w:t>
            </w:r>
            <w:proofErr w:type="spellEnd"/>
            <w:r w:rsidRPr="00DC4B8F">
              <w:rPr>
                <w:rFonts w:ascii="Times New Roman" w:hAnsi="Times New Roman" w:cs="Times New Roman"/>
                <w:color w:val="000000"/>
                <w:sz w:val="24"/>
                <w:szCs w:val="24"/>
              </w:rPr>
              <w:t>) / (</w:t>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w:t>
            </w:r>
            <w:proofErr w:type="spellStart"/>
            <w:r w:rsidRPr="00DC4B8F">
              <w:rPr>
                <w:rFonts w:ascii="Times New Roman" w:hAnsi="Times New Roman" w:cs="Times New Roman"/>
                <w:color w:val="000000"/>
                <w:sz w:val="24"/>
                <w:szCs w:val="24"/>
              </w:rPr>
              <w:t>Tc</w:t>
            </w:r>
            <w:proofErr w:type="spellEnd"/>
            <w:r w:rsidRPr="00DC4B8F">
              <w:rPr>
                <w:rFonts w:ascii="Times New Roman" w:hAnsi="Times New Roman" w:cs="Times New Roman"/>
                <w:color w:val="000000"/>
                <w:sz w:val="24"/>
                <w:szCs w:val="24"/>
              </w:rPr>
              <w:t>)), где</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Rс</w:t>
            </w:r>
            <w:proofErr w:type="spellEnd"/>
            <w:r w:rsidRPr="00DC4B8F">
              <w:rPr>
                <w:rFonts w:ascii="Times New Roman" w:hAnsi="Times New Roman" w:cs="Times New Roman"/>
                <w:color w:val="000000"/>
                <w:sz w:val="24"/>
                <w:szCs w:val="24"/>
              </w:rPr>
              <w:t xml:space="preserve"> — рейтинг Заявки относительно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Wс</w:t>
            </w:r>
            <w:proofErr w:type="spellEnd"/>
            <w:r w:rsidRPr="00DC4B8F">
              <w:rPr>
                <w:rFonts w:ascii="Times New Roman" w:hAnsi="Times New Roman" w:cs="Times New Roman"/>
                <w:color w:val="000000"/>
                <w:sz w:val="24"/>
                <w:szCs w:val="24"/>
              </w:rPr>
              <w:t xml:space="preserve"> — вес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Lc</w:t>
            </w:r>
            <w:proofErr w:type="spellEnd"/>
            <w:r w:rsidRPr="00DC4B8F">
              <w:rPr>
                <w:rFonts w:ascii="Times New Roman" w:hAnsi="Times New Roman" w:cs="Times New Roman"/>
                <w:color w:val="000000"/>
                <w:sz w:val="24"/>
                <w:szCs w:val="24"/>
              </w:rPr>
              <w:t xml:space="preserve"> — предельное оцениваемое предложение Критерия оценки,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Oс</w:t>
            </w:r>
            <w:proofErr w:type="spellEnd"/>
            <w:r w:rsidRPr="00DC4B8F">
              <w:rPr>
                <w:rFonts w:ascii="Times New Roman" w:hAnsi="Times New Roman" w:cs="Times New Roman"/>
                <w:color w:val="000000"/>
                <w:sz w:val="24"/>
                <w:szCs w:val="24"/>
              </w:rPr>
              <w:t xml:space="preserve"> — оцениваемое предложение </w:t>
            </w:r>
            <w:r w:rsidRPr="00DC4B8F">
              <w:rPr>
                <w:rFonts w:ascii="Times New Roman" w:hAnsi="Times New Roman" w:cs="Times New Roman"/>
                <w:color w:val="000000"/>
                <w:sz w:val="24"/>
                <w:szCs w:val="24"/>
              </w:rPr>
              <w:lastRenderedPageBreak/>
              <w:t>Участника закупки,</w:t>
            </w:r>
            <w:r w:rsidRPr="00DC4B8F">
              <w:rPr>
                <w:rFonts w:ascii="Times New Roman" w:hAnsi="Times New Roman" w:cs="Times New Roman"/>
                <w:color w:val="000000"/>
                <w:sz w:val="24"/>
                <w:szCs w:val="24"/>
              </w:rPr>
              <w:br/>
            </w:r>
            <w:proofErr w:type="spellStart"/>
            <w:r w:rsidRPr="00DC4B8F">
              <w:rPr>
                <w:rFonts w:ascii="Times New Roman" w:hAnsi="Times New Roman" w:cs="Times New Roman"/>
                <w:color w:val="000000"/>
                <w:sz w:val="24"/>
                <w:szCs w:val="24"/>
              </w:rPr>
              <w:t>Tс</w:t>
            </w:r>
            <w:proofErr w:type="spellEnd"/>
            <w:r w:rsidRPr="00DC4B8F">
              <w:rPr>
                <w:rFonts w:ascii="Times New Roman" w:hAnsi="Times New Roman" w:cs="Times New Roman"/>
                <w:color w:val="000000"/>
                <w:sz w:val="24"/>
                <w:szCs w:val="24"/>
              </w:rPr>
              <w:t xml:space="preserve"> — предпочитаемое (целевое) предложение Критерия оценки.</w:t>
            </w:r>
          </w:p>
          <w:p w14:paraId="1D71CA77" w14:textId="77777777" w:rsidR="00BF0452" w:rsidRPr="00DC4B8F" w:rsidRDefault="00BF0452" w:rsidP="000F5C14">
            <w:pPr>
              <w:pStyle w:val="af4"/>
              <w:rPr>
                <w:rFonts w:ascii="Times New Roman" w:hAnsi="Times New Roman" w:cs="Times New Roman"/>
                <w:noProof/>
                <w:sz w:val="24"/>
                <w:szCs w:val="24"/>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rPr>
              <w:instrText xml:space="preserve"> </w:instrText>
            </w:r>
            <w:r w:rsidRPr="00DC4B8F">
              <w:rPr>
                <w:rFonts w:ascii="Times New Roman" w:hAnsi="Times New Roman" w:cs="Times New Roman"/>
                <w:noProof/>
                <w:sz w:val="24"/>
                <w:szCs w:val="24"/>
                <w:lang w:val="en-US"/>
              </w:rPr>
              <w:instrText>MERGEFIELD</w:instrText>
            </w:r>
            <w:r w:rsidRPr="00DC4B8F">
              <w:rPr>
                <w:rFonts w:ascii="Times New Roman" w:hAnsi="Times New Roman" w:cs="Times New Roman"/>
                <w:noProof/>
                <w:sz w:val="24"/>
                <w:szCs w:val="24"/>
              </w:rPr>
              <w:instrText xml:space="preserve"> "Порядок_оценки_положительная_деловая_реп" </w:instrText>
            </w:r>
            <w:r w:rsidR="00CB4E1E">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lang w:val="en-US"/>
              </w:rPr>
              <w:fldChar w:fldCharType="end"/>
            </w:r>
          </w:p>
        </w:tc>
        <w:tc>
          <w:tcPr>
            <w:tcW w:w="850" w:type="dxa"/>
          </w:tcPr>
          <w:p w14:paraId="3170F460" w14:textId="77777777" w:rsidR="00BF0452" w:rsidRPr="00DC4B8F" w:rsidRDefault="00BF0452" w:rsidP="000F5C14">
            <w:pPr>
              <w:pStyle w:val="af4"/>
              <w:rPr>
                <w:rFonts w:ascii="Times New Roman" w:hAnsi="Times New Roman" w:cs="Times New Roman"/>
                <w:noProof/>
                <w:sz w:val="24"/>
                <w:szCs w:val="24"/>
              </w:rPr>
            </w:pPr>
            <w:r w:rsidRPr="00DC4B8F">
              <w:rPr>
                <w:rFonts w:ascii="Times New Roman" w:hAnsi="Times New Roman" w:cs="Times New Roman"/>
                <w:noProof/>
                <w:sz w:val="24"/>
                <w:szCs w:val="24"/>
              </w:rPr>
              <w:lastRenderedPageBreak/>
              <w:t>2,5</w:t>
            </w:r>
          </w:p>
        </w:tc>
      </w:tr>
      <w:tr w:rsidR="00BF0452" w:rsidRPr="00DC4B8F" w14:paraId="06CFE181" w14:textId="77777777" w:rsidTr="000F5C14">
        <w:tc>
          <w:tcPr>
            <w:tcW w:w="10802" w:type="dxa"/>
            <w:gridSpan w:val="5"/>
          </w:tcPr>
          <w:p w14:paraId="3C4AD1E2" w14:textId="77777777" w:rsidR="00BF0452" w:rsidRPr="00DC4B8F" w:rsidRDefault="00BF0452" w:rsidP="000F5C14">
            <w:pPr>
              <w:pStyle w:val="af4"/>
              <w:rPr>
                <w:rFonts w:ascii="Times New Roman" w:hAnsi="Times New Roman" w:cs="Times New Roman"/>
                <w:noProof/>
                <w:sz w:val="24"/>
                <w:szCs w:val="24"/>
              </w:rPr>
            </w:pPr>
          </w:p>
        </w:tc>
        <w:tc>
          <w:tcPr>
            <w:tcW w:w="3968" w:type="dxa"/>
          </w:tcPr>
          <w:p w14:paraId="1D62A34B" w14:textId="77777777" w:rsidR="00BF0452" w:rsidRPr="00DC4B8F" w:rsidRDefault="00BF0452" w:rsidP="000F5C14">
            <w:pPr>
              <w:rPr>
                <w:rFonts w:ascii="Times New Roman" w:hAnsi="Times New Roman" w:cs="Times New Roman"/>
                <w:color w:val="000000"/>
                <w:sz w:val="24"/>
                <w:szCs w:val="24"/>
              </w:rPr>
            </w:pPr>
            <w:r w:rsidRPr="00DC4B8F">
              <w:rPr>
                <w:rFonts w:ascii="Times New Roman" w:hAnsi="Times New Roman" w:cs="Times New Roman"/>
                <w:color w:val="000000"/>
                <w:sz w:val="24"/>
                <w:szCs w:val="24"/>
              </w:rPr>
              <w:t>итого</w:t>
            </w:r>
          </w:p>
        </w:tc>
        <w:tc>
          <w:tcPr>
            <w:tcW w:w="850" w:type="dxa"/>
          </w:tcPr>
          <w:p w14:paraId="6C1F4611" w14:textId="77777777" w:rsidR="00BF0452" w:rsidRPr="00DC4B8F" w:rsidRDefault="00BF0452" w:rsidP="000F5C14">
            <w:pPr>
              <w:pStyle w:val="af4"/>
              <w:rPr>
                <w:rFonts w:ascii="Times New Roman" w:hAnsi="Times New Roman" w:cs="Times New Roman"/>
                <w:noProof/>
                <w:sz w:val="24"/>
                <w:szCs w:val="24"/>
              </w:rPr>
            </w:pPr>
            <w:r w:rsidRPr="00DC4B8F">
              <w:rPr>
                <w:rFonts w:ascii="Times New Roman" w:hAnsi="Times New Roman" w:cs="Times New Roman"/>
                <w:noProof/>
                <w:sz w:val="24"/>
                <w:szCs w:val="24"/>
              </w:rPr>
              <w:t>100</w:t>
            </w:r>
          </w:p>
        </w:tc>
      </w:tr>
    </w:tbl>
    <w:p w14:paraId="07AABF1C" w14:textId="77777777" w:rsidR="007D3ED1" w:rsidRPr="008347E5" w:rsidRDefault="007D3ED1" w:rsidP="00102E58">
      <w:pPr>
        <w:pStyle w:val="111"/>
        <w:numPr>
          <w:ilvl w:val="0"/>
          <w:numId w:val="0"/>
        </w:numPr>
      </w:pPr>
    </w:p>
    <w:sectPr w:rsidR="007D3ED1" w:rsidRPr="008347E5" w:rsidSect="0059586D">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6E92A" w14:textId="77777777" w:rsidR="00CB4E1E" w:rsidRDefault="00CB4E1E" w:rsidP="00D225C0">
      <w:r>
        <w:separator/>
      </w:r>
    </w:p>
    <w:p w14:paraId="1AABE9A5" w14:textId="77777777" w:rsidR="00CB4E1E" w:rsidRDefault="00CB4E1E"/>
  </w:endnote>
  <w:endnote w:type="continuationSeparator" w:id="0">
    <w:p w14:paraId="3A5DD379" w14:textId="77777777" w:rsidR="00CB4E1E" w:rsidRDefault="00CB4E1E" w:rsidP="00D225C0">
      <w:r>
        <w:continuationSeparator/>
      </w:r>
    </w:p>
    <w:p w14:paraId="3C869B74" w14:textId="77777777" w:rsidR="00CB4E1E" w:rsidRDefault="00CB4E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42D2B186-3953-4E21-9C39-8E56E649DF7F}"/>
    <w:embedBold r:id="rId2" w:fontKey="{CBC87E2F-2C71-4B52-A326-9289F63B06CF}"/>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92E7B7DD-02BB-4C40-B8D5-517D4CB58BE3}"/>
    <w:embedBold r:id="rId4" w:fontKey="{F3434F6C-6FD0-4463-BAC3-81B78657B1E2}"/>
  </w:font>
  <w:font w:name="Segoe UI">
    <w:panose1 w:val="020B0502040204020203"/>
    <w:charset w:val="CC"/>
    <w:family w:val="swiss"/>
    <w:pitch w:val="variable"/>
    <w:sig w:usb0="E4002EFF" w:usb1="C000E47F" w:usb2="00000009" w:usb3="00000000" w:csb0="000001FF" w:csb1="00000000"/>
    <w:embedRegular r:id="rId5" w:fontKey="{9399C1D2-4E50-48E7-946F-63CEF3A50E7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67DA05E2" w14:textId="539138FA" w:rsidR="000C7585" w:rsidRDefault="00877FCA"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permStart w:id="1907975284" w:edGrp="everyone"/>
            <w:permStart w:id="457639372" w:edGrp="everyone"/>
            <w:permStart w:id="1676310054" w:edGrp="everyone"/>
            <w:permStart w:id="669020618" w:edGrp="everyone"/>
            <w:permStart w:id="60325482" w:edGrp="everyone"/>
            <w:permStart w:id="62870700" w:edGrp="everyone"/>
            <w:permStart w:id="242944217" w:edGrp="everyone"/>
            <w:sdt>
              <w:sdtPr>
                <w:alias w:val="Номер в плане закупок"/>
                <w:tag w:val="Номер в плане закупок"/>
                <w:id w:val="-1373300836"/>
                <w:placeholder>
                  <w:docPart w:val="ABDBB1241C364DCEB703D5EEAF07459E"/>
                </w:placeholder>
                <w15:color w:val="FFFF00"/>
              </w:sdtPr>
              <w:sdtEndPr>
                <w:rPr>
                  <w:noProof/>
                </w:rPr>
              </w:sdtEndPr>
              <w:sdtContent>
                <w:r w:rsidR="00584606">
                  <w:rPr>
                    <w:noProof/>
                  </w:rPr>
                  <w:t>«1491»</w:t>
                </w:r>
              </w:sdtContent>
            </w:sdt>
            <w:permEnd w:id="1907975284"/>
            <w:permEnd w:id="457639372"/>
            <w:permEnd w:id="1676310054"/>
            <w:permEnd w:id="669020618"/>
            <w:permEnd w:id="60325482"/>
            <w:permEnd w:id="62870700"/>
            <w:permEnd w:id="242944217"/>
            <w:r>
              <w:rPr>
                <w:rStyle w:val="affff7"/>
              </w:rPr>
              <w:fldChar w:fldCharType="end"/>
            </w:r>
            <w:r w:rsidR="000C7585" w:rsidRPr="00973491">
              <w:rPr>
                <w:rStyle w:val="affff7"/>
              </w:rPr>
              <w:t xml:space="preserve">   |   Страница </w:t>
            </w:r>
            <w:r w:rsidR="000C7585" w:rsidRPr="00973491">
              <w:rPr>
                <w:rStyle w:val="affff7"/>
              </w:rPr>
              <w:fldChar w:fldCharType="begin"/>
            </w:r>
            <w:r w:rsidR="000C7585" w:rsidRPr="00973491">
              <w:rPr>
                <w:rStyle w:val="affff7"/>
              </w:rPr>
              <w:instrText>PAGE</w:instrText>
            </w:r>
            <w:r w:rsidR="000C7585" w:rsidRPr="00973491">
              <w:rPr>
                <w:rStyle w:val="affff7"/>
              </w:rPr>
              <w:fldChar w:fldCharType="separate"/>
            </w:r>
            <w:r>
              <w:rPr>
                <w:rStyle w:val="affff7"/>
                <w:noProof/>
              </w:rPr>
              <w:t>2</w:t>
            </w:r>
            <w:r w:rsidR="000C7585" w:rsidRPr="00973491">
              <w:rPr>
                <w:rStyle w:val="affff7"/>
              </w:rPr>
              <w:fldChar w:fldCharType="end"/>
            </w:r>
            <w:r w:rsidR="000C7585" w:rsidRPr="00973491">
              <w:rPr>
                <w:rStyle w:val="affff7"/>
              </w:rPr>
              <w:t xml:space="preserve"> из </w:t>
            </w:r>
            <w:r w:rsidR="000C7585" w:rsidRPr="00973491">
              <w:rPr>
                <w:rStyle w:val="affff7"/>
              </w:rPr>
              <w:fldChar w:fldCharType="begin"/>
            </w:r>
            <w:r w:rsidR="000C7585" w:rsidRPr="00973491">
              <w:rPr>
                <w:rStyle w:val="affff7"/>
              </w:rPr>
              <w:instrText>NUMPAGES</w:instrText>
            </w:r>
            <w:r w:rsidR="000C7585" w:rsidRPr="00973491">
              <w:rPr>
                <w:rStyle w:val="affff7"/>
              </w:rPr>
              <w:fldChar w:fldCharType="separate"/>
            </w:r>
            <w:r>
              <w:rPr>
                <w:rStyle w:val="affff7"/>
                <w:noProof/>
              </w:rPr>
              <w:t>33</w:t>
            </w:r>
            <w:r w:rsidR="000C7585"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3D03AB54" w14:textId="382FD520" w:rsidR="000C7585" w:rsidRDefault="00CB4E1E"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permStart w:id="540431109" w:edGrp="everyone"/>
        <w:permStart w:id="2078948672" w:edGrp="everyone"/>
        <w:permStart w:id="354756760" w:edGrp="everyone"/>
        <w:permStart w:id="220140922" w:edGrp="everyone"/>
        <w:permStart w:id="459216964" w:edGrp="everyone"/>
        <w:permStart w:id="114571841" w:edGrp="everyone"/>
        <w:permStart w:id="1561399815" w:edGrp="everyone"/>
        <w:permStart w:id="1378684136" w:edGrp="everyone"/>
        <w:permStart w:id="150951504" w:edGrp="everyone"/>
        <w:permStart w:id="1554664184" w:edGrp="everyone"/>
        <w:permStart w:id="17048421" w:edGrp="everyone"/>
        <w:permStart w:id="1907039963" w:edGrp="everyone"/>
        <w:permStart w:id="1715407824" w:edGrp="everyone"/>
        <w:permStart w:id="1751661417" w:edGrp="everyone"/>
        <w:permStart w:id="516107861" w:edGrp="everyone"/>
        <w:permStart w:id="1133729435" w:edGrp="everyone"/>
        <w:permStart w:id="205665286" w:edGrp="everyone"/>
        <w:permStart w:id="818249180" w:edGrp="everyone"/>
        <w:permStart w:id="36778907" w:edGrp="everyone"/>
        <w:permStart w:id="86192998" w:edGrp="everyone"/>
        <w:permStart w:id="154090242" w:edGrp="everyone"/>
        <w:permStart w:id="1340082458" w:edGrp="everyone"/>
        <w:permStart w:id="1616345992" w:edGrp="everyone"/>
        <w:permStart w:id="239548256" w:edGrp="everyone"/>
        <w:permStart w:id="448621325" w:edGrp="everyone"/>
        <w:permStart w:id="957704637" w:edGrp="everyone"/>
        <w:permStart w:id="2001801906" w:edGrp="everyone"/>
        <w:permStart w:id="599536170" w:edGrp="everyone"/>
        <w:permStart w:id="1078536282" w:edGrp="everyone"/>
        <w:permStart w:id="1080386651" w:edGrp="everyone"/>
        <w:permStart w:id="1174545091" w:edGrp="everyone"/>
        <w:permStart w:id="530937884" w:edGrp="everyone"/>
        <w:permStart w:id="926625405" w:edGrp="everyone"/>
        <w:permStart w:id="1272776609" w:edGrp="everyone"/>
        <w:permStart w:id="330965017" w:edGrp="everyone"/>
        <w:permStart w:id="921307671" w:edGrp="everyone"/>
        <w:permStart w:id="350517403" w:edGrp="everyone"/>
        <w:permStart w:id="1762339688" w:edGrp="everyone"/>
        <w:permStart w:id="2136615317" w:edGrp="everyone"/>
        <w:permStart w:id="1017014346" w:edGrp="everyone"/>
        <w:permStart w:id="1696547779" w:edGrp="everyone"/>
        <w:permStart w:id="962400871" w:edGrp="everyone"/>
        <w:permStart w:id="1130062639" w:edGrp="everyone"/>
        <w:permStart w:id="829831919" w:edGrp="everyone"/>
        <w:permStart w:id="2072393647" w:edGrp="everyone"/>
        <w:permStart w:id="1025706359" w:edGrp="everyone"/>
        <w:permStart w:id="26877790" w:edGrp="everyone"/>
        <w:permStart w:id="172895848" w:edGrp="everyone"/>
        <w:permStart w:id="141127984" w:edGrp="everyone"/>
        <w:permStart w:id="1140610081" w:edGrp="everyone"/>
        <w:permStart w:id="1596412134" w:edGrp="everyone"/>
        <w:permStart w:id="1976841675" w:edGrp="everyone"/>
        <w:permStart w:id="1009719648" w:edGrp="everyone"/>
        <w:permStart w:id="718344246" w:edGrp="everyone"/>
        <w:permStart w:id="590955691" w:edGrp="everyone"/>
        <w:permStart w:id="1382744312" w:edGrp="everyone"/>
        <w:permStart w:id="848236795" w:edGrp="everyone"/>
        <w:permStart w:id="616712417" w:edGrp="everyone"/>
        <w:permStart w:id="1395027607" w:edGrp="everyone"/>
        <w:permStart w:id="1801858750" w:edGrp="everyone"/>
        <w:permStart w:id="1572013471" w:edGrp="everyone"/>
        <w:permStart w:id="385897631" w:edGrp="everyone"/>
        <w:permStart w:id="1032725103" w:edGrp="everyone"/>
        <w:permStart w:id="1639196886" w:edGrp="everyone"/>
        <w:permStart w:id="625638819" w:edGrp="everyone"/>
        <w:permStart w:id="1592407445" w:edGrp="everyone"/>
        <w:permStart w:id="1521944107" w:edGrp="everyone"/>
        <w:permStart w:id="1343642575" w:edGrp="everyone"/>
        <w:permStart w:id="1526011093" w:edGrp="everyone"/>
        <w:permStart w:id="1962621661" w:edGrp="everyone"/>
        <w:permStart w:id="398394488" w:edGrp="everyone"/>
        <w:permStart w:id="2040476427" w:edGrp="everyone"/>
        <w:permStart w:id="378414232" w:edGrp="everyone"/>
        <w:permStart w:id="97745090" w:edGrp="everyone"/>
        <w:permStart w:id="1227434575" w:edGrp="everyone"/>
        <w:permStart w:id="1110276492" w:edGrp="everyone"/>
        <w:permStart w:id="673712148" w:edGrp="everyone"/>
        <w:permStart w:id="1735413046" w:edGrp="everyone"/>
        <w:permStart w:id="1180965280" w:edGrp="everyone"/>
        <w:permStart w:id="2017202880" w:edGrp="everyone"/>
        <w:permStart w:id="1001270689" w:edGrp="everyone"/>
        <w:sdt>
          <w:sdtPr>
            <w:alias w:val="Номер в плане закупок"/>
            <w:tag w:val="Номер в плане закупок"/>
            <w:id w:val="-1476521302"/>
            <w:placeholder>
              <w:docPart w:val="3B91806BD76047A7AF71C0EF134CB9A0"/>
            </w:placeholder>
            <w15:color w:val="FFFF00"/>
          </w:sdtPr>
          <w:sdtContent>
            <w:r w:rsidR="00584606">
              <w:t>«1491</w:t>
            </w:r>
            <w:r w:rsidR="00584606">
              <w:rPr>
                <w:noProof/>
              </w:rPr>
              <w:t>»</w:t>
            </w:r>
          </w:sdtContent>
        </w:sdt>
        <w:permEnd w:id="540431109"/>
        <w:permEnd w:id="2078948672"/>
        <w:permEnd w:id="354756760"/>
        <w:permEnd w:id="220140922"/>
        <w:permEnd w:id="459216964"/>
        <w:permEnd w:id="114571841"/>
        <w:permEnd w:id="1561399815"/>
        <w:permEnd w:id="1378684136"/>
        <w:permEnd w:id="150951504"/>
        <w:permEnd w:id="1554664184"/>
        <w:permEnd w:id="17048421"/>
        <w:permEnd w:id="1907039963"/>
        <w:permEnd w:id="1715407824"/>
        <w:permEnd w:id="1751661417"/>
        <w:permEnd w:id="516107861"/>
        <w:permEnd w:id="1133729435"/>
        <w:permEnd w:id="205665286"/>
        <w:permEnd w:id="818249180"/>
        <w:permEnd w:id="36778907"/>
        <w:permEnd w:id="86192998"/>
        <w:permEnd w:id="154090242"/>
        <w:permEnd w:id="1340082458"/>
        <w:permEnd w:id="1616345992"/>
        <w:permEnd w:id="239548256"/>
        <w:permEnd w:id="448621325"/>
        <w:permEnd w:id="957704637"/>
        <w:permEnd w:id="2001801906"/>
        <w:permEnd w:id="599536170"/>
        <w:permEnd w:id="1078536282"/>
        <w:permEnd w:id="1080386651"/>
        <w:permEnd w:id="1174545091"/>
        <w:permEnd w:id="530937884"/>
        <w:permEnd w:id="926625405"/>
        <w:permEnd w:id="1272776609"/>
        <w:permEnd w:id="330965017"/>
        <w:permEnd w:id="921307671"/>
        <w:permEnd w:id="350517403"/>
        <w:permEnd w:id="1762339688"/>
        <w:permEnd w:id="2136615317"/>
        <w:permEnd w:id="1017014346"/>
        <w:permEnd w:id="1696547779"/>
        <w:permEnd w:id="962400871"/>
        <w:permEnd w:id="1130062639"/>
        <w:permEnd w:id="829831919"/>
        <w:permEnd w:id="2072393647"/>
        <w:permEnd w:id="1025706359"/>
        <w:permEnd w:id="26877790"/>
        <w:permEnd w:id="172895848"/>
        <w:permEnd w:id="141127984"/>
        <w:permEnd w:id="1140610081"/>
        <w:permEnd w:id="1596412134"/>
        <w:permEnd w:id="1976841675"/>
        <w:permEnd w:id="1009719648"/>
        <w:permEnd w:id="718344246"/>
        <w:permEnd w:id="590955691"/>
        <w:permEnd w:id="1382744312"/>
        <w:permEnd w:id="848236795"/>
        <w:permEnd w:id="616712417"/>
        <w:permEnd w:id="1395027607"/>
        <w:permEnd w:id="1801858750"/>
        <w:permEnd w:id="1572013471"/>
        <w:permEnd w:id="385897631"/>
        <w:permEnd w:id="1032725103"/>
        <w:permEnd w:id="1639196886"/>
        <w:permEnd w:id="625638819"/>
        <w:permEnd w:id="1592407445"/>
        <w:permEnd w:id="1521944107"/>
        <w:permEnd w:id="1343642575"/>
        <w:permEnd w:id="1526011093"/>
        <w:permEnd w:id="1962621661"/>
        <w:permEnd w:id="398394488"/>
        <w:permEnd w:id="2040476427"/>
        <w:permEnd w:id="378414232"/>
        <w:permEnd w:id="97745090"/>
        <w:permEnd w:id="1227434575"/>
        <w:permEnd w:id="1110276492"/>
        <w:permEnd w:id="673712148"/>
        <w:permEnd w:id="1735413046"/>
        <w:permEnd w:id="1180965280"/>
        <w:permEnd w:id="2017202880"/>
        <w:permEnd w:id="1001270689"/>
        <w:r>
          <w:fldChar w:fldCharType="end"/>
        </w:r>
        <w:r w:rsidR="000C7585">
          <w:t xml:space="preserve">   </w:t>
        </w:r>
        <w:sdt>
          <w:sdtPr>
            <w:id w:val="-1679888397"/>
            <w:docPartObj>
              <w:docPartGallery w:val="Page Numbers (Top of Page)"/>
              <w:docPartUnique/>
            </w:docPartObj>
          </w:sdtPr>
          <w:sdtEndPr/>
          <w:sdtContent>
            <w:r w:rsidR="000C7585" w:rsidRPr="00973491">
              <w:rPr>
                <w:rStyle w:val="affff7"/>
              </w:rPr>
              <w:t xml:space="preserve">|   Страница </w:t>
            </w:r>
            <w:r w:rsidR="000C7585" w:rsidRPr="00973491">
              <w:rPr>
                <w:rStyle w:val="affff7"/>
              </w:rPr>
              <w:fldChar w:fldCharType="begin"/>
            </w:r>
            <w:r w:rsidR="000C7585" w:rsidRPr="00973491">
              <w:rPr>
                <w:rStyle w:val="affff7"/>
              </w:rPr>
              <w:instrText>PAGE</w:instrText>
            </w:r>
            <w:r w:rsidR="000C7585" w:rsidRPr="00973491">
              <w:rPr>
                <w:rStyle w:val="affff7"/>
              </w:rPr>
              <w:fldChar w:fldCharType="separate"/>
            </w:r>
            <w:r w:rsidR="00AA0087">
              <w:rPr>
                <w:rStyle w:val="affff7"/>
                <w:noProof/>
              </w:rPr>
              <w:t>3</w:t>
            </w:r>
            <w:r w:rsidR="000C7585" w:rsidRPr="00973491">
              <w:rPr>
                <w:rStyle w:val="affff7"/>
              </w:rPr>
              <w:fldChar w:fldCharType="end"/>
            </w:r>
            <w:r w:rsidR="000C7585" w:rsidRPr="00973491">
              <w:rPr>
                <w:rStyle w:val="affff7"/>
              </w:rPr>
              <w:t xml:space="preserve"> из </w:t>
            </w:r>
            <w:r w:rsidR="000C7585" w:rsidRPr="00973491">
              <w:rPr>
                <w:rStyle w:val="affff7"/>
              </w:rPr>
              <w:fldChar w:fldCharType="begin"/>
            </w:r>
            <w:r w:rsidR="000C7585" w:rsidRPr="00973491">
              <w:rPr>
                <w:rStyle w:val="affff7"/>
              </w:rPr>
              <w:instrText>NUMPAGES</w:instrText>
            </w:r>
            <w:r w:rsidR="000C7585" w:rsidRPr="00973491">
              <w:rPr>
                <w:rStyle w:val="affff7"/>
              </w:rPr>
              <w:fldChar w:fldCharType="separate"/>
            </w:r>
            <w:r w:rsidR="00AA0087">
              <w:rPr>
                <w:rStyle w:val="affff7"/>
                <w:noProof/>
              </w:rPr>
              <w:t>32</w:t>
            </w:r>
            <w:r w:rsidR="000C7585"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69104AA5" w14:textId="101183FD" w:rsidR="000C7585" w:rsidRDefault="00CB4E1E"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permStart w:id="1085168163" w:edGrp="everyone"/>
        <w:permStart w:id="251743760" w:edGrp="everyone"/>
        <w:permStart w:id="1749887898" w:edGrp="everyone"/>
        <w:permStart w:id="101807698" w:edGrp="everyone"/>
        <w:permStart w:id="1575381858" w:edGrp="everyone"/>
        <w:permStart w:id="1234375155" w:edGrp="everyone"/>
        <w:permStart w:id="1533365908" w:edGrp="everyone"/>
        <w:permStart w:id="2086537445" w:edGrp="everyone"/>
        <w:permStart w:id="731343729" w:edGrp="everyone"/>
        <w:permStart w:id="1458111172" w:edGrp="everyone"/>
        <w:permStart w:id="74539100" w:edGrp="everyone"/>
        <w:permStart w:id="1184441177" w:edGrp="everyone"/>
        <w:permStart w:id="2037720853" w:edGrp="everyone"/>
        <w:permStart w:id="992761305" w:edGrp="everyone"/>
        <w:permStart w:id="1633243867" w:edGrp="everyone"/>
        <w:permStart w:id="1560169996" w:edGrp="everyone"/>
        <w:permStart w:id="1357600401" w:edGrp="everyone"/>
        <w:permStart w:id="1912147304" w:edGrp="everyone"/>
        <w:permStart w:id="1118841136" w:edGrp="everyone"/>
        <w:permStart w:id="175775642" w:edGrp="everyone"/>
        <w:permStart w:id="255730246" w:edGrp="everyone"/>
        <w:permStart w:id="408776151" w:edGrp="everyone"/>
        <w:permStart w:id="1465869957" w:edGrp="everyone"/>
        <w:permStart w:id="1130305929" w:edGrp="everyone"/>
        <w:permStart w:id="1800949427" w:edGrp="everyone"/>
        <w:permStart w:id="426864721" w:edGrp="everyone"/>
        <w:permStart w:id="533154794" w:edGrp="everyone"/>
        <w:permStart w:id="1564892008" w:edGrp="everyone"/>
        <w:permStart w:id="1853492787" w:edGrp="everyone"/>
        <w:permStart w:id="519703339" w:edGrp="everyone"/>
        <w:permStart w:id="1541868363" w:edGrp="everyone"/>
        <w:permStart w:id="2112161424" w:edGrp="everyone"/>
        <w:permStart w:id="602737641" w:edGrp="everyone"/>
        <w:permStart w:id="550111022" w:edGrp="everyone"/>
        <w:permStart w:id="770123992" w:edGrp="everyone"/>
        <w:permStart w:id="1034238717" w:edGrp="everyone"/>
        <w:permStart w:id="797973880" w:edGrp="everyone"/>
        <w:permStart w:id="2010083441" w:edGrp="everyone"/>
        <w:permStart w:id="573507134" w:edGrp="everyone"/>
        <w:permStart w:id="548933509" w:edGrp="everyone"/>
        <w:permStart w:id="409495789" w:edGrp="everyone"/>
        <w:permStart w:id="857740373" w:edGrp="everyone"/>
        <w:permStart w:id="1717378565" w:edGrp="everyone"/>
        <w:permStart w:id="1760838729" w:edGrp="everyone"/>
        <w:permStart w:id="1156720800" w:edGrp="everyone"/>
        <w:permStart w:id="1856523254" w:edGrp="everyone"/>
        <w:permStart w:id="1669822414" w:edGrp="everyone"/>
        <w:permStart w:id="1200294590" w:edGrp="everyone"/>
        <w:permStart w:id="1733907507" w:edGrp="everyone"/>
        <w:permStart w:id="1750473568" w:edGrp="everyone"/>
        <w:permStart w:id="778660825" w:edGrp="everyone"/>
        <w:permStart w:id="1496981654" w:edGrp="everyone"/>
        <w:permStart w:id="1186488588" w:edGrp="everyone"/>
        <w:permStart w:id="420630994" w:edGrp="everyone"/>
        <w:permStart w:id="1449987614" w:edGrp="everyone"/>
        <w:permStart w:id="2100449244" w:edGrp="everyone"/>
        <w:permStart w:id="850079964" w:edGrp="everyone"/>
        <w:permStart w:id="2028502133" w:edGrp="everyone"/>
        <w:permStart w:id="915611347" w:edGrp="everyone"/>
        <w:permStart w:id="275734027" w:edGrp="everyone"/>
        <w:permStart w:id="372514577" w:edGrp="everyone"/>
        <w:permStart w:id="1911322167" w:edGrp="everyone"/>
        <w:permStart w:id="117324493" w:edGrp="everyone"/>
        <w:permStart w:id="355098377" w:edGrp="everyone"/>
        <w:permStart w:id="916394115" w:edGrp="everyone"/>
        <w:permStart w:id="1643791019" w:edGrp="everyone"/>
        <w:permStart w:id="1581087724" w:edGrp="everyone"/>
        <w:permStart w:id="917767966" w:edGrp="everyone"/>
        <w:permStart w:id="1090480406" w:edGrp="everyone"/>
        <w:permStart w:id="496321243" w:edGrp="everyone"/>
        <w:permStart w:id="170661465" w:edGrp="everyone"/>
        <w:permStart w:id="940408101" w:edGrp="everyone"/>
        <w:permStart w:id="113539493" w:edGrp="everyone"/>
        <w:permStart w:id="2033730727" w:edGrp="everyone"/>
        <w:permStart w:id="1782984465" w:edGrp="everyone"/>
        <w:permStart w:id="383208062" w:edGrp="everyone"/>
        <w:permStart w:id="190864153" w:edGrp="everyone"/>
        <w:permStart w:id="591401371" w:edGrp="everyone"/>
        <w:permStart w:id="1681014760" w:edGrp="everyone"/>
        <w:permStart w:id="1377438845" w:edGrp="everyone"/>
        <w:permStart w:id="473043045" w:edGrp="everyone"/>
        <w:sdt>
          <w:sdtPr>
            <w:alias w:val="Номер в плане закупок"/>
            <w:tag w:val="Номер в плане закупок"/>
            <w:id w:val="1577787627"/>
            <w:placeholder>
              <w:docPart w:val="C7502564A33D48BC952C9C4ECBBD7FB0"/>
            </w:placeholder>
            <w15:color w:val="FFFF00"/>
          </w:sdtPr>
          <w:sdtContent>
            <w:r w:rsidR="00584606">
              <w:t>«1491</w:t>
            </w:r>
            <w:r w:rsidR="00584606">
              <w:rPr>
                <w:noProof/>
              </w:rPr>
              <w:t>»</w:t>
            </w:r>
          </w:sdtContent>
        </w:sdt>
        <w:permEnd w:id="1085168163"/>
        <w:permEnd w:id="251743760"/>
        <w:permEnd w:id="1749887898"/>
        <w:permEnd w:id="101807698"/>
        <w:permEnd w:id="1575381858"/>
        <w:permEnd w:id="1234375155"/>
        <w:permEnd w:id="1533365908"/>
        <w:permEnd w:id="2086537445"/>
        <w:permEnd w:id="731343729"/>
        <w:permEnd w:id="1458111172"/>
        <w:permEnd w:id="74539100"/>
        <w:permEnd w:id="1184441177"/>
        <w:permEnd w:id="2037720853"/>
        <w:permEnd w:id="992761305"/>
        <w:permEnd w:id="1633243867"/>
        <w:permEnd w:id="1560169996"/>
        <w:permEnd w:id="1357600401"/>
        <w:permEnd w:id="1912147304"/>
        <w:permEnd w:id="1118841136"/>
        <w:permEnd w:id="175775642"/>
        <w:permEnd w:id="255730246"/>
        <w:permEnd w:id="408776151"/>
        <w:permEnd w:id="1465869957"/>
        <w:permEnd w:id="1130305929"/>
        <w:permEnd w:id="1800949427"/>
        <w:permEnd w:id="426864721"/>
        <w:permEnd w:id="533154794"/>
        <w:permEnd w:id="1564892008"/>
        <w:permEnd w:id="1853492787"/>
        <w:permEnd w:id="519703339"/>
        <w:permEnd w:id="1541868363"/>
        <w:permEnd w:id="2112161424"/>
        <w:permEnd w:id="602737641"/>
        <w:permEnd w:id="550111022"/>
        <w:permEnd w:id="770123992"/>
        <w:permEnd w:id="1034238717"/>
        <w:permEnd w:id="797973880"/>
        <w:permEnd w:id="2010083441"/>
        <w:permEnd w:id="573507134"/>
        <w:permEnd w:id="548933509"/>
        <w:permEnd w:id="409495789"/>
        <w:permEnd w:id="857740373"/>
        <w:permEnd w:id="1717378565"/>
        <w:permEnd w:id="1760838729"/>
        <w:permEnd w:id="1156720800"/>
        <w:permEnd w:id="1856523254"/>
        <w:permEnd w:id="1669822414"/>
        <w:permEnd w:id="1200294590"/>
        <w:permEnd w:id="1733907507"/>
        <w:permEnd w:id="1750473568"/>
        <w:permEnd w:id="778660825"/>
        <w:permEnd w:id="1496981654"/>
        <w:permEnd w:id="1186488588"/>
        <w:permEnd w:id="420630994"/>
        <w:permEnd w:id="1449987614"/>
        <w:permEnd w:id="2100449244"/>
        <w:permEnd w:id="850079964"/>
        <w:permEnd w:id="2028502133"/>
        <w:permEnd w:id="915611347"/>
        <w:permEnd w:id="275734027"/>
        <w:permEnd w:id="372514577"/>
        <w:permEnd w:id="1911322167"/>
        <w:permEnd w:id="117324493"/>
        <w:permEnd w:id="355098377"/>
        <w:permEnd w:id="916394115"/>
        <w:permEnd w:id="1643791019"/>
        <w:permEnd w:id="1581087724"/>
        <w:permEnd w:id="917767966"/>
        <w:permEnd w:id="1090480406"/>
        <w:permEnd w:id="496321243"/>
        <w:permEnd w:id="170661465"/>
        <w:permEnd w:id="940408101"/>
        <w:permEnd w:id="113539493"/>
        <w:permEnd w:id="2033730727"/>
        <w:permEnd w:id="1782984465"/>
        <w:permEnd w:id="383208062"/>
        <w:permEnd w:id="190864153"/>
        <w:permEnd w:id="591401371"/>
        <w:permEnd w:id="1681014760"/>
        <w:permEnd w:id="1377438845"/>
        <w:permEnd w:id="473043045"/>
        <w:r>
          <w:fldChar w:fldCharType="end"/>
        </w:r>
        <w:r w:rsidR="000C7585">
          <w:t xml:space="preserve">   </w:t>
        </w:r>
        <w:sdt>
          <w:sdtPr>
            <w:id w:val="1263953099"/>
            <w:docPartObj>
              <w:docPartGallery w:val="Page Numbers (Top of Page)"/>
              <w:docPartUnique/>
            </w:docPartObj>
          </w:sdtPr>
          <w:sdtEndPr/>
          <w:sdtContent>
            <w:r w:rsidR="000C7585" w:rsidRPr="00973491">
              <w:rPr>
                <w:rStyle w:val="affff7"/>
              </w:rPr>
              <w:t xml:space="preserve">|   Страница </w:t>
            </w:r>
            <w:r w:rsidR="000C7585" w:rsidRPr="00973491">
              <w:rPr>
                <w:rStyle w:val="affff7"/>
              </w:rPr>
              <w:fldChar w:fldCharType="begin"/>
            </w:r>
            <w:r w:rsidR="000C7585" w:rsidRPr="00973491">
              <w:rPr>
                <w:rStyle w:val="affff7"/>
              </w:rPr>
              <w:instrText>PAGE</w:instrText>
            </w:r>
            <w:r w:rsidR="000C7585" w:rsidRPr="00973491">
              <w:rPr>
                <w:rStyle w:val="affff7"/>
              </w:rPr>
              <w:fldChar w:fldCharType="separate"/>
            </w:r>
            <w:r w:rsidR="00AA0087">
              <w:rPr>
                <w:rStyle w:val="affff7"/>
                <w:noProof/>
              </w:rPr>
              <w:t>5</w:t>
            </w:r>
            <w:r w:rsidR="000C7585" w:rsidRPr="00973491">
              <w:rPr>
                <w:rStyle w:val="affff7"/>
              </w:rPr>
              <w:fldChar w:fldCharType="end"/>
            </w:r>
            <w:r w:rsidR="000C7585" w:rsidRPr="00973491">
              <w:rPr>
                <w:rStyle w:val="affff7"/>
              </w:rPr>
              <w:t xml:space="preserve"> из </w:t>
            </w:r>
            <w:r w:rsidR="000C7585" w:rsidRPr="00973491">
              <w:rPr>
                <w:rStyle w:val="affff7"/>
              </w:rPr>
              <w:fldChar w:fldCharType="begin"/>
            </w:r>
            <w:r w:rsidR="000C7585" w:rsidRPr="00973491">
              <w:rPr>
                <w:rStyle w:val="affff7"/>
              </w:rPr>
              <w:instrText>NUMPAGES</w:instrText>
            </w:r>
            <w:r w:rsidR="000C7585" w:rsidRPr="00973491">
              <w:rPr>
                <w:rStyle w:val="affff7"/>
              </w:rPr>
              <w:fldChar w:fldCharType="separate"/>
            </w:r>
            <w:r w:rsidR="00AA0087">
              <w:rPr>
                <w:rStyle w:val="affff7"/>
                <w:noProof/>
              </w:rPr>
              <w:t>32</w:t>
            </w:r>
            <w:r w:rsidR="000C7585"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4BC389A1" w14:textId="40CF3B20" w:rsidR="000C7585" w:rsidRDefault="00CB4E1E"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permStart w:id="798588553" w:edGrp="everyone"/>
        <w:permStart w:id="401544570" w:edGrp="everyone"/>
        <w:permStart w:id="912681521" w:edGrp="everyone"/>
        <w:permStart w:id="229973670" w:edGrp="everyone"/>
        <w:permStart w:id="1702704233" w:edGrp="everyone"/>
        <w:permStart w:id="1077112457" w:edGrp="everyone"/>
        <w:permStart w:id="85861204" w:edGrp="everyone"/>
        <w:permStart w:id="694237295" w:edGrp="everyone"/>
        <w:permStart w:id="1051096296" w:edGrp="everyone"/>
        <w:permStart w:id="142295471" w:edGrp="everyone"/>
        <w:permStart w:id="187655314" w:edGrp="everyone"/>
        <w:permStart w:id="662009397" w:edGrp="everyone"/>
        <w:permStart w:id="1183939323" w:edGrp="everyone"/>
        <w:permStart w:id="80163719" w:edGrp="everyone"/>
        <w:permStart w:id="217604959" w:edGrp="everyone"/>
        <w:permStart w:id="1269196288" w:edGrp="everyone"/>
        <w:permStart w:id="150544425" w:edGrp="everyone"/>
        <w:permStart w:id="1924992920" w:edGrp="everyone"/>
        <w:permStart w:id="1520073604" w:edGrp="everyone"/>
        <w:permStart w:id="1306138079" w:edGrp="everyone"/>
        <w:permStart w:id="648492106" w:edGrp="everyone"/>
        <w:permStart w:id="1455161605" w:edGrp="everyone"/>
        <w:permStart w:id="1214598410" w:edGrp="everyone"/>
        <w:permStart w:id="1997959174" w:edGrp="everyone"/>
        <w:permStart w:id="14774125" w:edGrp="everyone"/>
        <w:permStart w:id="1921267821" w:edGrp="everyone"/>
        <w:permStart w:id="1641034020" w:edGrp="everyone"/>
        <w:permStart w:id="992029476" w:edGrp="everyone"/>
        <w:permStart w:id="537938575" w:edGrp="everyone"/>
        <w:permStart w:id="285805615" w:edGrp="everyone"/>
        <w:permStart w:id="1985547974" w:edGrp="everyone"/>
        <w:permStart w:id="1737625232" w:edGrp="everyone"/>
        <w:permStart w:id="1463644920" w:edGrp="everyone"/>
        <w:permStart w:id="1870738314" w:edGrp="everyone"/>
        <w:permStart w:id="1627673237" w:edGrp="everyone"/>
        <w:permStart w:id="906653117" w:edGrp="everyone"/>
        <w:permStart w:id="1580800253" w:edGrp="everyone"/>
        <w:permStart w:id="482346945" w:edGrp="everyone"/>
        <w:permStart w:id="1800809990" w:edGrp="everyone"/>
        <w:permStart w:id="882522523" w:edGrp="everyone"/>
        <w:permStart w:id="167513351" w:edGrp="everyone"/>
        <w:permStart w:id="1400470458" w:edGrp="everyone"/>
        <w:permStart w:id="1069381224" w:edGrp="everyone"/>
        <w:permStart w:id="1389891713" w:edGrp="everyone"/>
        <w:permStart w:id="420434135" w:edGrp="everyone"/>
        <w:permStart w:id="887373108" w:edGrp="everyone"/>
        <w:permStart w:id="28451885" w:edGrp="everyone"/>
        <w:permStart w:id="1764319804" w:edGrp="everyone"/>
        <w:permStart w:id="1264799514" w:edGrp="everyone"/>
        <w:permStart w:id="1022037671" w:edGrp="everyone"/>
        <w:permStart w:id="2045276680" w:edGrp="everyone"/>
        <w:permStart w:id="868815316" w:edGrp="everyone"/>
        <w:permStart w:id="177947629" w:edGrp="everyone"/>
        <w:permStart w:id="294980288" w:edGrp="everyone"/>
        <w:permStart w:id="917664172" w:edGrp="everyone"/>
        <w:permStart w:id="1434915856" w:edGrp="everyone"/>
        <w:permStart w:id="668812209" w:edGrp="everyone"/>
        <w:permStart w:id="1534613605" w:edGrp="everyone"/>
        <w:permStart w:id="158794211" w:edGrp="everyone"/>
        <w:permStart w:id="698293413" w:edGrp="everyone"/>
        <w:permStart w:id="292565161" w:edGrp="everyone"/>
        <w:permStart w:id="1055680857" w:edGrp="everyone"/>
        <w:permStart w:id="32718544" w:edGrp="everyone"/>
        <w:permStart w:id="390334157" w:edGrp="everyone"/>
        <w:permStart w:id="2123523278" w:edGrp="everyone"/>
        <w:permStart w:id="1066499115" w:edGrp="everyone"/>
        <w:permStart w:id="677346159" w:edGrp="everyone"/>
        <w:permStart w:id="772410826" w:edGrp="everyone"/>
        <w:permStart w:id="573715559" w:edGrp="everyone"/>
        <w:permStart w:id="2125341948" w:edGrp="everyone"/>
        <w:permStart w:id="1618698015" w:edGrp="everyone"/>
        <w:permStart w:id="1784761331" w:edGrp="everyone"/>
        <w:permStart w:id="1689859047" w:edGrp="everyone"/>
        <w:permStart w:id="1570645553" w:edGrp="everyone"/>
        <w:permStart w:id="1183416066" w:edGrp="everyone"/>
        <w:permStart w:id="861894037" w:edGrp="everyone"/>
        <w:permStart w:id="921767554" w:edGrp="everyone"/>
        <w:permStart w:id="1850684158" w:edGrp="everyone"/>
        <w:permStart w:id="1576763362" w:edGrp="everyone"/>
        <w:permStart w:id="844959709" w:edGrp="everyone"/>
        <w:permStart w:id="137112228" w:edGrp="everyone"/>
        <w:sdt>
          <w:sdtPr>
            <w:alias w:val="Номер в плане закупок"/>
            <w:tag w:val="Номер в плане закупок"/>
            <w:id w:val="-1980677191"/>
            <w:placeholder>
              <w:docPart w:val="A9F437CB8D4C44F8A4054083C875EB19"/>
            </w:placeholder>
            <w15:color w:val="FFFF00"/>
          </w:sdtPr>
          <w:sdtContent>
            <w:r w:rsidR="00584606">
              <w:t>«1491</w:t>
            </w:r>
            <w:r w:rsidR="00584606">
              <w:rPr>
                <w:noProof/>
              </w:rPr>
              <w:t>»</w:t>
            </w:r>
          </w:sdtContent>
        </w:sdt>
        <w:permEnd w:id="798588553"/>
        <w:permEnd w:id="401544570"/>
        <w:permEnd w:id="912681521"/>
        <w:permEnd w:id="229973670"/>
        <w:permEnd w:id="1702704233"/>
        <w:permEnd w:id="1077112457"/>
        <w:permEnd w:id="85861204"/>
        <w:permEnd w:id="694237295"/>
        <w:permEnd w:id="1051096296"/>
        <w:permEnd w:id="142295471"/>
        <w:permEnd w:id="187655314"/>
        <w:permEnd w:id="662009397"/>
        <w:permEnd w:id="1183939323"/>
        <w:permEnd w:id="80163719"/>
        <w:permEnd w:id="217604959"/>
        <w:permEnd w:id="1269196288"/>
        <w:permEnd w:id="150544425"/>
        <w:permEnd w:id="1924992920"/>
        <w:permEnd w:id="1520073604"/>
        <w:permEnd w:id="1306138079"/>
        <w:permEnd w:id="648492106"/>
        <w:permEnd w:id="1455161605"/>
        <w:permEnd w:id="1214598410"/>
        <w:permEnd w:id="1997959174"/>
        <w:permEnd w:id="14774125"/>
        <w:permEnd w:id="1921267821"/>
        <w:permEnd w:id="1641034020"/>
        <w:permEnd w:id="992029476"/>
        <w:permEnd w:id="537938575"/>
        <w:permEnd w:id="285805615"/>
        <w:permEnd w:id="1985547974"/>
        <w:permEnd w:id="1737625232"/>
        <w:permEnd w:id="1463644920"/>
        <w:permEnd w:id="1870738314"/>
        <w:permEnd w:id="1627673237"/>
        <w:permEnd w:id="906653117"/>
        <w:permEnd w:id="1580800253"/>
        <w:permEnd w:id="482346945"/>
        <w:permEnd w:id="1800809990"/>
        <w:permEnd w:id="882522523"/>
        <w:permEnd w:id="167513351"/>
        <w:permEnd w:id="1400470458"/>
        <w:permEnd w:id="1069381224"/>
        <w:permEnd w:id="1389891713"/>
        <w:permEnd w:id="420434135"/>
        <w:permEnd w:id="887373108"/>
        <w:permEnd w:id="28451885"/>
        <w:permEnd w:id="1764319804"/>
        <w:permEnd w:id="1264799514"/>
        <w:permEnd w:id="1022037671"/>
        <w:permEnd w:id="2045276680"/>
        <w:permEnd w:id="868815316"/>
        <w:permEnd w:id="177947629"/>
        <w:permEnd w:id="294980288"/>
        <w:permEnd w:id="917664172"/>
        <w:permEnd w:id="1434915856"/>
        <w:permEnd w:id="668812209"/>
        <w:permEnd w:id="1534613605"/>
        <w:permEnd w:id="158794211"/>
        <w:permEnd w:id="698293413"/>
        <w:permEnd w:id="292565161"/>
        <w:permEnd w:id="1055680857"/>
        <w:permEnd w:id="32718544"/>
        <w:permEnd w:id="390334157"/>
        <w:permEnd w:id="2123523278"/>
        <w:permEnd w:id="1066499115"/>
        <w:permEnd w:id="677346159"/>
        <w:permEnd w:id="772410826"/>
        <w:permEnd w:id="573715559"/>
        <w:permEnd w:id="2125341948"/>
        <w:permEnd w:id="1618698015"/>
        <w:permEnd w:id="1784761331"/>
        <w:permEnd w:id="1689859047"/>
        <w:permEnd w:id="1570645553"/>
        <w:permEnd w:id="1183416066"/>
        <w:permEnd w:id="861894037"/>
        <w:permEnd w:id="921767554"/>
        <w:permEnd w:id="1850684158"/>
        <w:permEnd w:id="1576763362"/>
        <w:permEnd w:id="844959709"/>
        <w:permEnd w:id="137112228"/>
        <w:r>
          <w:fldChar w:fldCharType="end"/>
        </w:r>
        <w:r w:rsidR="000C7585">
          <w:t xml:space="preserve">   </w:t>
        </w:r>
        <w:sdt>
          <w:sdtPr>
            <w:id w:val="-572044872"/>
            <w:docPartObj>
              <w:docPartGallery w:val="Page Numbers (Top of Page)"/>
              <w:docPartUnique/>
            </w:docPartObj>
          </w:sdtPr>
          <w:sdtEndPr/>
          <w:sdtContent>
            <w:r w:rsidR="000C7585" w:rsidRPr="00973491">
              <w:rPr>
                <w:rStyle w:val="affff7"/>
              </w:rPr>
              <w:t xml:space="preserve">|   Страница </w:t>
            </w:r>
            <w:r w:rsidR="000C7585" w:rsidRPr="00973491">
              <w:rPr>
                <w:rStyle w:val="affff7"/>
              </w:rPr>
              <w:fldChar w:fldCharType="begin"/>
            </w:r>
            <w:r w:rsidR="000C7585" w:rsidRPr="00973491">
              <w:rPr>
                <w:rStyle w:val="affff7"/>
              </w:rPr>
              <w:instrText>PAGE</w:instrText>
            </w:r>
            <w:r w:rsidR="000C7585" w:rsidRPr="00973491">
              <w:rPr>
                <w:rStyle w:val="affff7"/>
              </w:rPr>
              <w:fldChar w:fldCharType="separate"/>
            </w:r>
            <w:r w:rsidR="00AA0087">
              <w:rPr>
                <w:rStyle w:val="affff7"/>
                <w:noProof/>
              </w:rPr>
              <w:t>30</w:t>
            </w:r>
            <w:r w:rsidR="000C7585" w:rsidRPr="00973491">
              <w:rPr>
                <w:rStyle w:val="affff7"/>
              </w:rPr>
              <w:fldChar w:fldCharType="end"/>
            </w:r>
            <w:r w:rsidR="000C7585" w:rsidRPr="00973491">
              <w:rPr>
                <w:rStyle w:val="affff7"/>
              </w:rPr>
              <w:t xml:space="preserve"> из </w:t>
            </w:r>
            <w:r w:rsidR="000C7585" w:rsidRPr="00973491">
              <w:rPr>
                <w:rStyle w:val="affff7"/>
              </w:rPr>
              <w:fldChar w:fldCharType="begin"/>
            </w:r>
            <w:r w:rsidR="000C7585" w:rsidRPr="00973491">
              <w:rPr>
                <w:rStyle w:val="affff7"/>
              </w:rPr>
              <w:instrText>NUMPAGES</w:instrText>
            </w:r>
            <w:r w:rsidR="000C7585" w:rsidRPr="00973491">
              <w:rPr>
                <w:rStyle w:val="affff7"/>
              </w:rPr>
              <w:fldChar w:fldCharType="separate"/>
            </w:r>
            <w:r w:rsidR="00AA0087">
              <w:rPr>
                <w:rStyle w:val="affff7"/>
                <w:noProof/>
              </w:rPr>
              <w:t>32</w:t>
            </w:r>
            <w:r w:rsidR="000C7585"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62853" w14:textId="77777777" w:rsidR="00CB4E1E" w:rsidRDefault="00CB4E1E" w:rsidP="00D225C0">
      <w:r>
        <w:separator/>
      </w:r>
    </w:p>
    <w:p w14:paraId="1B85B2C0" w14:textId="77777777" w:rsidR="00CB4E1E" w:rsidRDefault="00CB4E1E"/>
  </w:footnote>
  <w:footnote w:type="continuationSeparator" w:id="0">
    <w:p w14:paraId="3FBE76E6" w14:textId="77777777" w:rsidR="00CB4E1E" w:rsidRDefault="00CB4E1E" w:rsidP="00D225C0">
      <w:r>
        <w:continuationSeparator/>
      </w:r>
    </w:p>
    <w:p w14:paraId="08E42103" w14:textId="77777777" w:rsidR="00CB4E1E" w:rsidRDefault="00CB4E1E"/>
  </w:footnote>
  <w:footnote w:id="1">
    <w:p w14:paraId="330F4E6E" w14:textId="77777777" w:rsidR="000C7585" w:rsidRDefault="000C7585" w:rsidP="00406BE6">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6D40A3A1" w14:textId="77777777" w:rsidR="000C7585" w:rsidRDefault="000C7585">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63D2573D" w14:textId="77777777" w:rsidR="000C7585" w:rsidRPr="009675CA" w:rsidRDefault="000C7585">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14:paraId="1769B3D4" w14:textId="77777777" w:rsidR="000C7585" w:rsidRDefault="000C7585">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4D24785F" w14:textId="77777777" w:rsidR="00C50AEC" w:rsidRPr="0094686B" w:rsidRDefault="00C50AEC" w:rsidP="00C50AEC">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E62637A"/>
    <w:multiLevelType w:val="hybridMultilevel"/>
    <w:tmpl w:val="67BE6CC4"/>
    <w:lvl w:ilvl="0" w:tplc="05806B5E">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2"/>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8"/>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205"/>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FE0"/>
    <w:rsid w:val="000419D5"/>
    <w:rsid w:val="00041F03"/>
    <w:rsid w:val="000421BA"/>
    <w:rsid w:val="00042EF1"/>
    <w:rsid w:val="00042FBC"/>
    <w:rsid w:val="00043111"/>
    <w:rsid w:val="00045C06"/>
    <w:rsid w:val="00046621"/>
    <w:rsid w:val="0004725D"/>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4A88"/>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61"/>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008"/>
    <w:rsid w:val="000B32C2"/>
    <w:rsid w:val="000B5AF6"/>
    <w:rsid w:val="000B65C1"/>
    <w:rsid w:val="000B72EF"/>
    <w:rsid w:val="000B7B8C"/>
    <w:rsid w:val="000C0B81"/>
    <w:rsid w:val="000C0CFC"/>
    <w:rsid w:val="000C0D1D"/>
    <w:rsid w:val="000C2121"/>
    <w:rsid w:val="000C247F"/>
    <w:rsid w:val="000C2A3B"/>
    <w:rsid w:val="000C33B5"/>
    <w:rsid w:val="000C352B"/>
    <w:rsid w:val="000C499D"/>
    <w:rsid w:val="000C670B"/>
    <w:rsid w:val="000C6DA2"/>
    <w:rsid w:val="000C6EC6"/>
    <w:rsid w:val="000C70CF"/>
    <w:rsid w:val="000C7410"/>
    <w:rsid w:val="000C7585"/>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BA4"/>
    <w:rsid w:val="000F2A25"/>
    <w:rsid w:val="000F3485"/>
    <w:rsid w:val="000F35F8"/>
    <w:rsid w:val="000F4CAC"/>
    <w:rsid w:val="000F57B2"/>
    <w:rsid w:val="000F5FE3"/>
    <w:rsid w:val="000F6D92"/>
    <w:rsid w:val="000F7C41"/>
    <w:rsid w:val="000F7F9B"/>
    <w:rsid w:val="00100097"/>
    <w:rsid w:val="00100295"/>
    <w:rsid w:val="001006D6"/>
    <w:rsid w:val="001023C4"/>
    <w:rsid w:val="00102616"/>
    <w:rsid w:val="00102E58"/>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31"/>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377"/>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164"/>
    <w:rsid w:val="001766C6"/>
    <w:rsid w:val="00176D35"/>
    <w:rsid w:val="0017726B"/>
    <w:rsid w:val="001779D4"/>
    <w:rsid w:val="00177BA9"/>
    <w:rsid w:val="001804FA"/>
    <w:rsid w:val="00180B3A"/>
    <w:rsid w:val="00180BE1"/>
    <w:rsid w:val="00180DF6"/>
    <w:rsid w:val="001812ED"/>
    <w:rsid w:val="001815CD"/>
    <w:rsid w:val="001816BA"/>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ADF"/>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CD"/>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0596"/>
    <w:rsid w:val="001E1C3A"/>
    <w:rsid w:val="001E2164"/>
    <w:rsid w:val="001E2224"/>
    <w:rsid w:val="001E2F3E"/>
    <w:rsid w:val="001E3AFA"/>
    <w:rsid w:val="001E3FAF"/>
    <w:rsid w:val="001E48CF"/>
    <w:rsid w:val="001E5740"/>
    <w:rsid w:val="001E5AC3"/>
    <w:rsid w:val="001E5D1B"/>
    <w:rsid w:val="001E6931"/>
    <w:rsid w:val="001E70B9"/>
    <w:rsid w:val="001E73A8"/>
    <w:rsid w:val="001E7890"/>
    <w:rsid w:val="001E79BF"/>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B"/>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754D"/>
    <w:rsid w:val="0021046E"/>
    <w:rsid w:val="00211C44"/>
    <w:rsid w:val="00212FD0"/>
    <w:rsid w:val="00213130"/>
    <w:rsid w:val="00213E83"/>
    <w:rsid w:val="00214605"/>
    <w:rsid w:val="0021484A"/>
    <w:rsid w:val="00215767"/>
    <w:rsid w:val="002164F4"/>
    <w:rsid w:val="002166C8"/>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8F1"/>
    <w:rsid w:val="00260BFD"/>
    <w:rsid w:val="0026157A"/>
    <w:rsid w:val="0026176B"/>
    <w:rsid w:val="00261B79"/>
    <w:rsid w:val="00262180"/>
    <w:rsid w:val="0026483B"/>
    <w:rsid w:val="00265FD0"/>
    <w:rsid w:val="00266478"/>
    <w:rsid w:val="00266891"/>
    <w:rsid w:val="00267670"/>
    <w:rsid w:val="00267B99"/>
    <w:rsid w:val="00271A9E"/>
    <w:rsid w:val="00271D39"/>
    <w:rsid w:val="00273F90"/>
    <w:rsid w:val="00274FD1"/>
    <w:rsid w:val="00275A83"/>
    <w:rsid w:val="00277834"/>
    <w:rsid w:val="00282755"/>
    <w:rsid w:val="0028381B"/>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6EFE"/>
    <w:rsid w:val="002E76BC"/>
    <w:rsid w:val="002E7812"/>
    <w:rsid w:val="002F023B"/>
    <w:rsid w:val="002F11D1"/>
    <w:rsid w:val="002F11D2"/>
    <w:rsid w:val="002F261A"/>
    <w:rsid w:val="002F284C"/>
    <w:rsid w:val="002F2A41"/>
    <w:rsid w:val="002F2EC8"/>
    <w:rsid w:val="002F324C"/>
    <w:rsid w:val="002F34D9"/>
    <w:rsid w:val="002F35D6"/>
    <w:rsid w:val="002F3E54"/>
    <w:rsid w:val="002F431A"/>
    <w:rsid w:val="002F4E92"/>
    <w:rsid w:val="002F5200"/>
    <w:rsid w:val="002F56E2"/>
    <w:rsid w:val="002F5A6C"/>
    <w:rsid w:val="002F5B8A"/>
    <w:rsid w:val="002F698E"/>
    <w:rsid w:val="002F6ADE"/>
    <w:rsid w:val="002F7F33"/>
    <w:rsid w:val="003000A6"/>
    <w:rsid w:val="0030050A"/>
    <w:rsid w:val="00300A87"/>
    <w:rsid w:val="00300DC8"/>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20C4"/>
    <w:rsid w:val="0038457E"/>
    <w:rsid w:val="00384745"/>
    <w:rsid w:val="003849A1"/>
    <w:rsid w:val="00385AC7"/>
    <w:rsid w:val="00385B9B"/>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2B2A"/>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7C"/>
    <w:rsid w:val="003C6EEB"/>
    <w:rsid w:val="003C6F93"/>
    <w:rsid w:val="003C75E9"/>
    <w:rsid w:val="003C76CD"/>
    <w:rsid w:val="003C7B05"/>
    <w:rsid w:val="003D0146"/>
    <w:rsid w:val="003D050D"/>
    <w:rsid w:val="003D452E"/>
    <w:rsid w:val="003D490E"/>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BE6"/>
    <w:rsid w:val="00406DEB"/>
    <w:rsid w:val="00406FAA"/>
    <w:rsid w:val="00407397"/>
    <w:rsid w:val="00410E09"/>
    <w:rsid w:val="004111A0"/>
    <w:rsid w:val="0041178B"/>
    <w:rsid w:val="00411A76"/>
    <w:rsid w:val="004132CC"/>
    <w:rsid w:val="00413A08"/>
    <w:rsid w:val="00413E13"/>
    <w:rsid w:val="00413FDA"/>
    <w:rsid w:val="00414C26"/>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00C"/>
    <w:rsid w:val="00466617"/>
    <w:rsid w:val="00466DC3"/>
    <w:rsid w:val="00467342"/>
    <w:rsid w:val="004707BD"/>
    <w:rsid w:val="00470809"/>
    <w:rsid w:val="004722ED"/>
    <w:rsid w:val="004729AA"/>
    <w:rsid w:val="0047311F"/>
    <w:rsid w:val="004733C3"/>
    <w:rsid w:val="0047404C"/>
    <w:rsid w:val="00474430"/>
    <w:rsid w:val="0047532E"/>
    <w:rsid w:val="00475BC3"/>
    <w:rsid w:val="00476CD1"/>
    <w:rsid w:val="004774C8"/>
    <w:rsid w:val="00477C89"/>
    <w:rsid w:val="00480129"/>
    <w:rsid w:val="00480A92"/>
    <w:rsid w:val="00480D83"/>
    <w:rsid w:val="00480F03"/>
    <w:rsid w:val="004810B7"/>
    <w:rsid w:val="00481496"/>
    <w:rsid w:val="00482EA7"/>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EA0"/>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354"/>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1D48"/>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FC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08E2"/>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323"/>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91"/>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606"/>
    <w:rsid w:val="00585024"/>
    <w:rsid w:val="00585125"/>
    <w:rsid w:val="0058560B"/>
    <w:rsid w:val="00585D07"/>
    <w:rsid w:val="0058650C"/>
    <w:rsid w:val="00587A97"/>
    <w:rsid w:val="00590641"/>
    <w:rsid w:val="0059104E"/>
    <w:rsid w:val="005920BD"/>
    <w:rsid w:val="00592D32"/>
    <w:rsid w:val="005940E1"/>
    <w:rsid w:val="005941CC"/>
    <w:rsid w:val="005975D1"/>
    <w:rsid w:val="005A05C9"/>
    <w:rsid w:val="005A06AD"/>
    <w:rsid w:val="005A119F"/>
    <w:rsid w:val="005A19B3"/>
    <w:rsid w:val="005A1FC0"/>
    <w:rsid w:val="005A430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6BE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60A6"/>
    <w:rsid w:val="005D6F36"/>
    <w:rsid w:val="005D6FE2"/>
    <w:rsid w:val="005D7879"/>
    <w:rsid w:val="005D7B5F"/>
    <w:rsid w:val="005E118C"/>
    <w:rsid w:val="005E1E86"/>
    <w:rsid w:val="005E4FDA"/>
    <w:rsid w:val="005E5356"/>
    <w:rsid w:val="005E6E38"/>
    <w:rsid w:val="005E7112"/>
    <w:rsid w:val="005E73A6"/>
    <w:rsid w:val="005E79B1"/>
    <w:rsid w:val="005E7C13"/>
    <w:rsid w:val="005F1346"/>
    <w:rsid w:val="005F1414"/>
    <w:rsid w:val="005F279A"/>
    <w:rsid w:val="005F2C0F"/>
    <w:rsid w:val="005F3976"/>
    <w:rsid w:val="005F3AAF"/>
    <w:rsid w:val="005F3CA0"/>
    <w:rsid w:val="005F3EDF"/>
    <w:rsid w:val="005F439F"/>
    <w:rsid w:val="005F4779"/>
    <w:rsid w:val="005F4EF3"/>
    <w:rsid w:val="005F53C8"/>
    <w:rsid w:val="005F61F4"/>
    <w:rsid w:val="005F6205"/>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0BA"/>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A58"/>
    <w:rsid w:val="00640C73"/>
    <w:rsid w:val="0064120B"/>
    <w:rsid w:val="0064298C"/>
    <w:rsid w:val="00642FE4"/>
    <w:rsid w:val="00643129"/>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67353"/>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3FDF"/>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6EF"/>
    <w:rsid w:val="006A3766"/>
    <w:rsid w:val="006A44F6"/>
    <w:rsid w:val="006A4B29"/>
    <w:rsid w:val="006A57D2"/>
    <w:rsid w:val="006A6A88"/>
    <w:rsid w:val="006A75A6"/>
    <w:rsid w:val="006A7C05"/>
    <w:rsid w:val="006B0008"/>
    <w:rsid w:val="006B0996"/>
    <w:rsid w:val="006B0B2F"/>
    <w:rsid w:val="006B0C56"/>
    <w:rsid w:val="006B0E27"/>
    <w:rsid w:val="006B0F4A"/>
    <w:rsid w:val="006B1305"/>
    <w:rsid w:val="006B166C"/>
    <w:rsid w:val="006B1D3A"/>
    <w:rsid w:val="006B2AC5"/>
    <w:rsid w:val="006B36FD"/>
    <w:rsid w:val="006B3D90"/>
    <w:rsid w:val="006B4C02"/>
    <w:rsid w:val="006B5702"/>
    <w:rsid w:val="006B5754"/>
    <w:rsid w:val="006B577A"/>
    <w:rsid w:val="006B5A94"/>
    <w:rsid w:val="006B5FE0"/>
    <w:rsid w:val="006B7F96"/>
    <w:rsid w:val="006C107B"/>
    <w:rsid w:val="006C13DD"/>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113F"/>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3E50"/>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EDD"/>
    <w:rsid w:val="0074658F"/>
    <w:rsid w:val="00746B09"/>
    <w:rsid w:val="00746EA8"/>
    <w:rsid w:val="00747454"/>
    <w:rsid w:val="00747852"/>
    <w:rsid w:val="00747B3A"/>
    <w:rsid w:val="00747B5B"/>
    <w:rsid w:val="00751BF6"/>
    <w:rsid w:val="007521DB"/>
    <w:rsid w:val="007522A9"/>
    <w:rsid w:val="00752762"/>
    <w:rsid w:val="0075291E"/>
    <w:rsid w:val="0075318B"/>
    <w:rsid w:val="007533CA"/>
    <w:rsid w:val="0075418C"/>
    <w:rsid w:val="007552A7"/>
    <w:rsid w:val="00756414"/>
    <w:rsid w:val="007572B9"/>
    <w:rsid w:val="0075766F"/>
    <w:rsid w:val="00760107"/>
    <w:rsid w:val="00760E02"/>
    <w:rsid w:val="00763F76"/>
    <w:rsid w:val="00763FD3"/>
    <w:rsid w:val="00764412"/>
    <w:rsid w:val="0076489E"/>
    <w:rsid w:val="007651B1"/>
    <w:rsid w:val="00765CFD"/>
    <w:rsid w:val="00766B74"/>
    <w:rsid w:val="00767FB9"/>
    <w:rsid w:val="007700A9"/>
    <w:rsid w:val="0077052B"/>
    <w:rsid w:val="00770D1A"/>
    <w:rsid w:val="00772183"/>
    <w:rsid w:val="00772932"/>
    <w:rsid w:val="00772D67"/>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6F6C"/>
    <w:rsid w:val="007872F0"/>
    <w:rsid w:val="00787FE4"/>
    <w:rsid w:val="0079014C"/>
    <w:rsid w:val="00790222"/>
    <w:rsid w:val="00790617"/>
    <w:rsid w:val="007906F1"/>
    <w:rsid w:val="00790870"/>
    <w:rsid w:val="00790F7A"/>
    <w:rsid w:val="00791734"/>
    <w:rsid w:val="0079179B"/>
    <w:rsid w:val="00791E13"/>
    <w:rsid w:val="0079304E"/>
    <w:rsid w:val="007934BA"/>
    <w:rsid w:val="00793545"/>
    <w:rsid w:val="0079448F"/>
    <w:rsid w:val="00795B76"/>
    <w:rsid w:val="007967B9"/>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660D"/>
    <w:rsid w:val="007A6892"/>
    <w:rsid w:val="007A6BF3"/>
    <w:rsid w:val="007A6CA3"/>
    <w:rsid w:val="007A6EAB"/>
    <w:rsid w:val="007A7A37"/>
    <w:rsid w:val="007A7BC5"/>
    <w:rsid w:val="007A7C65"/>
    <w:rsid w:val="007A7F8C"/>
    <w:rsid w:val="007B04AF"/>
    <w:rsid w:val="007B0B7A"/>
    <w:rsid w:val="007B0D5F"/>
    <w:rsid w:val="007B0F7D"/>
    <w:rsid w:val="007B16F8"/>
    <w:rsid w:val="007B17DA"/>
    <w:rsid w:val="007B2EED"/>
    <w:rsid w:val="007B31D9"/>
    <w:rsid w:val="007B3E5E"/>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3930"/>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5F6F"/>
    <w:rsid w:val="0085631A"/>
    <w:rsid w:val="00856483"/>
    <w:rsid w:val="00857C57"/>
    <w:rsid w:val="00857D32"/>
    <w:rsid w:val="00860B92"/>
    <w:rsid w:val="008614ED"/>
    <w:rsid w:val="00861842"/>
    <w:rsid w:val="00861911"/>
    <w:rsid w:val="008619AC"/>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77FCA"/>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94"/>
    <w:rsid w:val="008A31A1"/>
    <w:rsid w:val="008A3512"/>
    <w:rsid w:val="008A3D9E"/>
    <w:rsid w:val="008A4455"/>
    <w:rsid w:val="008A4571"/>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0FA5"/>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061"/>
    <w:rsid w:val="008E5427"/>
    <w:rsid w:val="008E57D0"/>
    <w:rsid w:val="008E6327"/>
    <w:rsid w:val="008E661F"/>
    <w:rsid w:val="008E7C5A"/>
    <w:rsid w:val="008E7EB1"/>
    <w:rsid w:val="008F0375"/>
    <w:rsid w:val="008F1250"/>
    <w:rsid w:val="008F1A69"/>
    <w:rsid w:val="008F24B8"/>
    <w:rsid w:val="008F25DA"/>
    <w:rsid w:val="008F2A7B"/>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192"/>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EA"/>
    <w:rsid w:val="009B1EF0"/>
    <w:rsid w:val="009B2CF1"/>
    <w:rsid w:val="009B2D72"/>
    <w:rsid w:val="009B2E96"/>
    <w:rsid w:val="009B3938"/>
    <w:rsid w:val="009B3A69"/>
    <w:rsid w:val="009B46E4"/>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E7F74"/>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CEE"/>
    <w:rsid w:val="00A146FA"/>
    <w:rsid w:val="00A14F72"/>
    <w:rsid w:val="00A157FA"/>
    <w:rsid w:val="00A15E34"/>
    <w:rsid w:val="00A1655D"/>
    <w:rsid w:val="00A1718D"/>
    <w:rsid w:val="00A17BC6"/>
    <w:rsid w:val="00A17E83"/>
    <w:rsid w:val="00A20359"/>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5C47"/>
    <w:rsid w:val="00A7060E"/>
    <w:rsid w:val="00A71EB7"/>
    <w:rsid w:val="00A7346F"/>
    <w:rsid w:val="00A734C5"/>
    <w:rsid w:val="00A73EA7"/>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5AE9"/>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087"/>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131"/>
    <w:rsid w:val="00AB0349"/>
    <w:rsid w:val="00AB162A"/>
    <w:rsid w:val="00AB2F7C"/>
    <w:rsid w:val="00AB31C3"/>
    <w:rsid w:val="00AB3DE1"/>
    <w:rsid w:val="00AB3FF7"/>
    <w:rsid w:val="00AB4592"/>
    <w:rsid w:val="00AB4847"/>
    <w:rsid w:val="00AB5316"/>
    <w:rsid w:val="00AB5355"/>
    <w:rsid w:val="00AB5444"/>
    <w:rsid w:val="00AB5D18"/>
    <w:rsid w:val="00AB6420"/>
    <w:rsid w:val="00AB6CE1"/>
    <w:rsid w:val="00AC245A"/>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A65"/>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246"/>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380"/>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95D"/>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468D"/>
    <w:rsid w:val="00B5509D"/>
    <w:rsid w:val="00B55A63"/>
    <w:rsid w:val="00B564B6"/>
    <w:rsid w:val="00B56B74"/>
    <w:rsid w:val="00B6136A"/>
    <w:rsid w:val="00B61B7C"/>
    <w:rsid w:val="00B61BAB"/>
    <w:rsid w:val="00B61C4A"/>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259"/>
    <w:rsid w:val="00B9463E"/>
    <w:rsid w:val="00B94CA8"/>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FE2"/>
    <w:rsid w:val="00BD5ADE"/>
    <w:rsid w:val="00BD615B"/>
    <w:rsid w:val="00BD7C45"/>
    <w:rsid w:val="00BE0483"/>
    <w:rsid w:val="00BE1741"/>
    <w:rsid w:val="00BE25FA"/>
    <w:rsid w:val="00BE3194"/>
    <w:rsid w:val="00BE495F"/>
    <w:rsid w:val="00BE49DD"/>
    <w:rsid w:val="00BE5EB6"/>
    <w:rsid w:val="00BE680C"/>
    <w:rsid w:val="00BE6963"/>
    <w:rsid w:val="00BE6976"/>
    <w:rsid w:val="00BE6C96"/>
    <w:rsid w:val="00BE6EA5"/>
    <w:rsid w:val="00BF0452"/>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AA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2ED5"/>
    <w:rsid w:val="00C2330A"/>
    <w:rsid w:val="00C23325"/>
    <w:rsid w:val="00C243DB"/>
    <w:rsid w:val="00C25034"/>
    <w:rsid w:val="00C30706"/>
    <w:rsid w:val="00C309E0"/>
    <w:rsid w:val="00C31853"/>
    <w:rsid w:val="00C31A76"/>
    <w:rsid w:val="00C31EEA"/>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47BD8"/>
    <w:rsid w:val="00C5027A"/>
    <w:rsid w:val="00C503AF"/>
    <w:rsid w:val="00C50597"/>
    <w:rsid w:val="00C50AEC"/>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22F"/>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97E06"/>
    <w:rsid w:val="00CA00E5"/>
    <w:rsid w:val="00CA0985"/>
    <w:rsid w:val="00CA0AB4"/>
    <w:rsid w:val="00CA0E14"/>
    <w:rsid w:val="00CA1C9F"/>
    <w:rsid w:val="00CA2EA7"/>
    <w:rsid w:val="00CA3283"/>
    <w:rsid w:val="00CA4504"/>
    <w:rsid w:val="00CA4EA2"/>
    <w:rsid w:val="00CA4F0B"/>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4E1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47B"/>
    <w:rsid w:val="00CC54E0"/>
    <w:rsid w:val="00CC571F"/>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0D40"/>
    <w:rsid w:val="00D019E9"/>
    <w:rsid w:val="00D01ACE"/>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20BF5"/>
    <w:rsid w:val="00D225C0"/>
    <w:rsid w:val="00D22C2A"/>
    <w:rsid w:val="00D25896"/>
    <w:rsid w:val="00D2616C"/>
    <w:rsid w:val="00D27FAE"/>
    <w:rsid w:val="00D31600"/>
    <w:rsid w:val="00D31644"/>
    <w:rsid w:val="00D31B12"/>
    <w:rsid w:val="00D31DD8"/>
    <w:rsid w:val="00D31DD9"/>
    <w:rsid w:val="00D32530"/>
    <w:rsid w:val="00D325C9"/>
    <w:rsid w:val="00D3296E"/>
    <w:rsid w:val="00D32E1C"/>
    <w:rsid w:val="00D35541"/>
    <w:rsid w:val="00D35701"/>
    <w:rsid w:val="00D358B4"/>
    <w:rsid w:val="00D35E49"/>
    <w:rsid w:val="00D36125"/>
    <w:rsid w:val="00D36212"/>
    <w:rsid w:val="00D364EF"/>
    <w:rsid w:val="00D36B2B"/>
    <w:rsid w:val="00D37833"/>
    <w:rsid w:val="00D40B01"/>
    <w:rsid w:val="00D41022"/>
    <w:rsid w:val="00D41227"/>
    <w:rsid w:val="00D429EE"/>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33ED"/>
    <w:rsid w:val="00D6461C"/>
    <w:rsid w:val="00D64857"/>
    <w:rsid w:val="00D65394"/>
    <w:rsid w:val="00D65FF6"/>
    <w:rsid w:val="00D66D80"/>
    <w:rsid w:val="00D701C0"/>
    <w:rsid w:val="00D7062B"/>
    <w:rsid w:val="00D70D2B"/>
    <w:rsid w:val="00D73669"/>
    <w:rsid w:val="00D73C4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4AD"/>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1F1"/>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0CEB"/>
    <w:rsid w:val="00DD2044"/>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3CDE"/>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43"/>
    <w:rsid w:val="00E369A8"/>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10"/>
    <w:rsid w:val="00E87BDD"/>
    <w:rsid w:val="00E87D48"/>
    <w:rsid w:val="00E905D7"/>
    <w:rsid w:val="00E914D1"/>
    <w:rsid w:val="00E91A42"/>
    <w:rsid w:val="00E93027"/>
    <w:rsid w:val="00E93873"/>
    <w:rsid w:val="00E94B81"/>
    <w:rsid w:val="00E94B89"/>
    <w:rsid w:val="00E94C40"/>
    <w:rsid w:val="00E9582A"/>
    <w:rsid w:val="00E95BA1"/>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45A"/>
    <w:rsid w:val="00F12098"/>
    <w:rsid w:val="00F1521A"/>
    <w:rsid w:val="00F15903"/>
    <w:rsid w:val="00F16484"/>
    <w:rsid w:val="00F16521"/>
    <w:rsid w:val="00F16DD0"/>
    <w:rsid w:val="00F17814"/>
    <w:rsid w:val="00F2048E"/>
    <w:rsid w:val="00F20B6A"/>
    <w:rsid w:val="00F22152"/>
    <w:rsid w:val="00F2232A"/>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4FD8"/>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4C02"/>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747"/>
    <w:rsid w:val="00FC1197"/>
    <w:rsid w:val="00FC2127"/>
    <w:rsid w:val="00FC2F02"/>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787"/>
    <w:rsid w:val="00FD5F19"/>
    <w:rsid w:val="00FD7160"/>
    <w:rsid w:val="00FD7697"/>
    <w:rsid w:val="00FE00B6"/>
    <w:rsid w:val="00FE09D7"/>
    <w:rsid w:val="00FE0AE8"/>
    <w:rsid w:val="00FE0FC0"/>
    <w:rsid w:val="00FE2B0D"/>
    <w:rsid w:val="00FE37C6"/>
    <w:rsid w:val="00FE3A27"/>
    <w:rsid w:val="00FE3E2C"/>
    <w:rsid w:val="00FE449E"/>
    <w:rsid w:val="00FE4FC0"/>
    <w:rsid w:val="00FE54A5"/>
    <w:rsid w:val="00FE66C8"/>
    <w:rsid w:val="00FE6706"/>
    <w:rsid w:val="00FE6DFE"/>
    <w:rsid w:val="00FE707F"/>
    <w:rsid w:val="00FE7B78"/>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1F0665CD"/>
  <w15:docId w15:val="{89339B76-3FC6-4C84-B869-BBB75F3E2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D32E1C"/>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640A58"/>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0421695">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19813474">
      <w:bodyDiv w:val="1"/>
      <w:marLeft w:val="0"/>
      <w:marRight w:val="0"/>
      <w:marTop w:val="0"/>
      <w:marBottom w:val="0"/>
      <w:divBdr>
        <w:top w:val="none" w:sz="0" w:space="0" w:color="auto"/>
        <w:left w:val="none" w:sz="0" w:space="0" w:color="auto"/>
        <w:bottom w:val="none" w:sz="0" w:space="0" w:color="auto"/>
        <w:right w:val="none" w:sz="0" w:space="0" w:color="auto"/>
      </w:divBdr>
    </w:div>
    <w:div w:id="1171527815">
      <w:bodyDiv w:val="1"/>
      <w:marLeft w:val="0"/>
      <w:marRight w:val="0"/>
      <w:marTop w:val="0"/>
      <w:marBottom w:val="0"/>
      <w:divBdr>
        <w:top w:val="none" w:sz="0" w:space="0" w:color="auto"/>
        <w:left w:val="none" w:sz="0" w:space="0" w:color="auto"/>
        <w:bottom w:val="none" w:sz="0" w:space="0" w:color="auto"/>
        <w:right w:val="none" w:sz="0" w:space="0" w:color="auto"/>
      </w:divBdr>
    </w:div>
    <w:div w:id="1855683260">
      <w:bodyDiv w:val="1"/>
      <w:marLeft w:val="0"/>
      <w:marRight w:val="0"/>
      <w:marTop w:val="0"/>
      <w:marBottom w:val="0"/>
      <w:divBdr>
        <w:top w:val="none" w:sz="0" w:space="0" w:color="auto"/>
        <w:left w:val="none" w:sz="0" w:space="0" w:color="auto"/>
        <w:bottom w:val="none" w:sz="0" w:space="0" w:color="auto"/>
        <w:right w:val="none" w:sz="0" w:space="0" w:color="auto"/>
      </w:divBdr>
    </w:div>
    <w:div w:id="1981231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grul.nalog.ru/index.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80;&#1102;&#1083;&#1100;%2024\&#1040;&#1055;\&#1042;&#1047;&#1055;-&#1085;&#1086;&#1074;&#1072;&#1103;\&#1076;&#1086;&#1082;&#1091;&#1084;&#1077;&#1085;&#1090;&#1072;&#1094;&#1080;&#1103;\&#1044;&#1086;&#1082;&#1091;&#1084;&#1077;&#1085;&#1090;&#1072;&#1094;&#1080;&#1103;%20&#1086;%20&#1079;&#1072;&#1082;&#1091;&#1087;&#1082;&#1077;%20223%20(149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A4823036CB845EC972A46F385EF1A63"/>
        <w:category>
          <w:name w:val="Общие"/>
          <w:gallery w:val="placeholder"/>
        </w:category>
        <w:types>
          <w:type w:val="bbPlcHdr"/>
        </w:types>
        <w:behaviors>
          <w:behavior w:val="content"/>
        </w:behaviors>
        <w:guid w:val="{A619FE78-BCD6-4646-B7DD-424221A0201B}"/>
      </w:docPartPr>
      <w:docPartBody>
        <w:p w:rsidR="00D8724C" w:rsidRDefault="006D3753">
          <w:pPr>
            <w:pStyle w:val="AA4823036CB845EC972A46F385EF1A63"/>
          </w:pPr>
          <w:r w:rsidRPr="00680AC0">
            <w:rPr>
              <w:rStyle w:val="a3"/>
            </w:rPr>
            <w:t>Выберите элемент.</w:t>
          </w:r>
        </w:p>
      </w:docPartBody>
    </w:docPart>
    <w:docPart>
      <w:docPartPr>
        <w:name w:val="87EB7D2CD4FD449F800263FF034F378E"/>
        <w:category>
          <w:name w:val="Общие"/>
          <w:gallery w:val="placeholder"/>
        </w:category>
        <w:types>
          <w:type w:val="bbPlcHdr"/>
        </w:types>
        <w:behaviors>
          <w:behavior w:val="content"/>
        </w:behaviors>
        <w:guid w:val="{7520A997-8D2A-4AF1-AC64-7FF648F917EF}"/>
      </w:docPartPr>
      <w:docPartBody>
        <w:p w:rsidR="00D8724C" w:rsidRDefault="006D3753">
          <w:pPr>
            <w:pStyle w:val="87EB7D2CD4FD449F800263FF034F378E"/>
          </w:pPr>
          <w:r w:rsidRPr="00853F0C">
            <w:rPr>
              <w:rStyle w:val="a3"/>
            </w:rPr>
            <w:t>Место для ввода текста.</w:t>
          </w:r>
        </w:p>
      </w:docPartBody>
    </w:docPart>
    <w:docPart>
      <w:docPartPr>
        <w:name w:val="E1A3C7CED3E34559A28A692AD1A0B4B1"/>
        <w:category>
          <w:name w:val="Общие"/>
          <w:gallery w:val="placeholder"/>
        </w:category>
        <w:types>
          <w:type w:val="bbPlcHdr"/>
        </w:types>
        <w:behaviors>
          <w:behavior w:val="content"/>
        </w:behaviors>
        <w:guid w:val="{4A176018-3470-489D-A33D-DF6D7D75E150}"/>
      </w:docPartPr>
      <w:docPartBody>
        <w:p w:rsidR="00D8724C" w:rsidRDefault="006D3753">
          <w:pPr>
            <w:pStyle w:val="E1A3C7CED3E34559A28A692AD1A0B4B1"/>
          </w:pPr>
          <w:bookmarkStart w:id="0" w:name="НПлана"/>
          <w:r w:rsidRPr="00853F0C">
            <w:rPr>
              <w:rStyle w:val="a3"/>
            </w:rPr>
            <w:t xml:space="preserve">Место для ввода </w:t>
          </w:r>
          <w:r>
            <w:rPr>
              <w:rStyle w:val="a3"/>
            </w:rPr>
            <w:t>номера</w:t>
          </w:r>
          <w:bookmarkEnd w:id="0"/>
        </w:p>
      </w:docPartBody>
    </w:docPart>
    <w:docPart>
      <w:docPartPr>
        <w:name w:val="0BBD45FC541A4A0D8C40A2653546D054"/>
        <w:category>
          <w:name w:val="Общие"/>
          <w:gallery w:val="placeholder"/>
        </w:category>
        <w:types>
          <w:type w:val="bbPlcHdr"/>
        </w:types>
        <w:behaviors>
          <w:behavior w:val="content"/>
        </w:behaviors>
        <w:guid w:val="{3EA499D5-B060-4E7C-87F4-2C3F3777B907}"/>
      </w:docPartPr>
      <w:docPartBody>
        <w:p w:rsidR="00D8724C" w:rsidRDefault="006D3753">
          <w:pPr>
            <w:pStyle w:val="0BBD45FC541A4A0D8C40A2653546D054"/>
          </w:pPr>
          <w:r w:rsidRPr="00853F0C">
            <w:rPr>
              <w:rStyle w:val="a3"/>
            </w:rPr>
            <w:t>Место для ввода текста.</w:t>
          </w:r>
        </w:p>
      </w:docPartBody>
    </w:docPart>
    <w:docPart>
      <w:docPartPr>
        <w:name w:val="60D202CFFCE046D6BD2D0ECAA388236A"/>
        <w:category>
          <w:name w:val="Общие"/>
          <w:gallery w:val="placeholder"/>
        </w:category>
        <w:types>
          <w:type w:val="bbPlcHdr"/>
        </w:types>
        <w:behaviors>
          <w:behavior w:val="content"/>
        </w:behaviors>
        <w:guid w:val="{055B5BB5-60FA-443A-AA43-39A5084B3983}"/>
      </w:docPartPr>
      <w:docPartBody>
        <w:p w:rsidR="00D8724C" w:rsidRDefault="006D3753">
          <w:pPr>
            <w:pStyle w:val="60D202CFFCE046D6BD2D0ECAA388236A"/>
          </w:pPr>
          <w:r w:rsidRPr="00853F0C">
            <w:rPr>
              <w:rStyle w:val="a3"/>
            </w:rPr>
            <w:t>Место для ввода текста.</w:t>
          </w:r>
        </w:p>
      </w:docPartBody>
    </w:docPart>
    <w:docPart>
      <w:docPartPr>
        <w:name w:val="1E60F975637C4FFB99C6E499C73E04A8"/>
        <w:category>
          <w:name w:val="Общие"/>
          <w:gallery w:val="placeholder"/>
        </w:category>
        <w:types>
          <w:type w:val="bbPlcHdr"/>
        </w:types>
        <w:behaviors>
          <w:behavior w:val="content"/>
        </w:behaviors>
        <w:guid w:val="{7B6B1630-6A37-43E8-9CDD-459FCE7B3D08}"/>
      </w:docPartPr>
      <w:docPartBody>
        <w:p w:rsidR="00D8724C" w:rsidRDefault="006D3753">
          <w:pPr>
            <w:pStyle w:val="1E60F975637C4FFB99C6E499C73E04A8"/>
          </w:pPr>
          <w:r w:rsidRPr="00D75CE4">
            <w:rPr>
              <w:rStyle w:val="a3"/>
            </w:rPr>
            <w:t>Место для ввода текста.</w:t>
          </w:r>
        </w:p>
      </w:docPartBody>
    </w:docPart>
    <w:docPart>
      <w:docPartPr>
        <w:name w:val="EA950B620EF04F4993CE7FC2593E2203"/>
        <w:category>
          <w:name w:val="Общие"/>
          <w:gallery w:val="placeholder"/>
        </w:category>
        <w:types>
          <w:type w:val="bbPlcHdr"/>
        </w:types>
        <w:behaviors>
          <w:behavior w:val="content"/>
        </w:behaviors>
        <w:guid w:val="{96D71BF7-61A4-4333-B570-D25885C75872}"/>
      </w:docPartPr>
      <w:docPartBody>
        <w:p w:rsidR="00D8724C" w:rsidRDefault="006D3753">
          <w:pPr>
            <w:pStyle w:val="EA950B620EF04F4993CE7FC2593E2203"/>
          </w:pPr>
          <w:r w:rsidRPr="007027F2">
            <w:rPr>
              <w:rStyle w:val="a3"/>
            </w:rPr>
            <w:t>Выберите стандартный блок.</w:t>
          </w:r>
        </w:p>
      </w:docPartBody>
    </w:docPart>
    <w:docPart>
      <w:docPartPr>
        <w:name w:val="88475BE096384D75BBA1AF39BB2C5D6E"/>
        <w:category>
          <w:name w:val="Общие"/>
          <w:gallery w:val="placeholder"/>
        </w:category>
        <w:types>
          <w:type w:val="bbPlcHdr"/>
        </w:types>
        <w:behaviors>
          <w:behavior w:val="content"/>
        </w:behaviors>
        <w:guid w:val="{7DAC24A1-4463-4826-97D0-56D1BFD2D382}"/>
      </w:docPartPr>
      <w:docPartBody>
        <w:p w:rsidR="00D8724C" w:rsidRDefault="006D3753">
          <w:pPr>
            <w:pStyle w:val="88475BE096384D75BBA1AF39BB2C5D6E"/>
          </w:pPr>
          <w:r w:rsidRPr="00853F0C">
            <w:rPr>
              <w:rStyle w:val="a3"/>
            </w:rPr>
            <w:t>Место для ввода текста.</w:t>
          </w:r>
        </w:p>
      </w:docPartBody>
    </w:docPart>
    <w:docPart>
      <w:docPartPr>
        <w:name w:val="E5CE0F2D96634F11A27C44E4D6248043"/>
        <w:category>
          <w:name w:val="Общие"/>
          <w:gallery w:val="placeholder"/>
        </w:category>
        <w:types>
          <w:type w:val="bbPlcHdr"/>
        </w:types>
        <w:behaviors>
          <w:behavior w:val="content"/>
        </w:behaviors>
        <w:guid w:val="{A53ED432-1561-488F-A49F-457ACCDD4AAF}"/>
      </w:docPartPr>
      <w:docPartBody>
        <w:p w:rsidR="00D8724C" w:rsidRDefault="006D3753">
          <w:pPr>
            <w:pStyle w:val="E5CE0F2D96634F11A27C44E4D6248043"/>
          </w:pPr>
          <w:r w:rsidRPr="00E6512F">
            <w:rPr>
              <w:rStyle w:val="a3"/>
            </w:rPr>
            <w:t>Место для ввода даты.</w:t>
          </w:r>
        </w:p>
      </w:docPartBody>
    </w:docPart>
    <w:docPart>
      <w:docPartPr>
        <w:name w:val="A41AAA73D3A2410297BFD6E6B039C0A9"/>
        <w:category>
          <w:name w:val="Общие"/>
          <w:gallery w:val="placeholder"/>
        </w:category>
        <w:types>
          <w:type w:val="bbPlcHdr"/>
        </w:types>
        <w:behaviors>
          <w:behavior w:val="content"/>
        </w:behaviors>
        <w:guid w:val="{532E8F17-4F97-449C-B6ED-E47BFAF7AE9E}"/>
      </w:docPartPr>
      <w:docPartBody>
        <w:p w:rsidR="00D8724C" w:rsidRDefault="006D3753">
          <w:pPr>
            <w:pStyle w:val="A41AAA73D3A2410297BFD6E6B039C0A9"/>
          </w:pPr>
          <w:r w:rsidRPr="00853F0C">
            <w:rPr>
              <w:rStyle w:val="a3"/>
            </w:rPr>
            <w:t>Место для ввода текста.</w:t>
          </w:r>
        </w:p>
      </w:docPartBody>
    </w:docPart>
    <w:docPart>
      <w:docPartPr>
        <w:name w:val="613620B84E384B87920FB1EECEB9FEE4"/>
        <w:category>
          <w:name w:val="Общие"/>
          <w:gallery w:val="placeholder"/>
        </w:category>
        <w:types>
          <w:type w:val="bbPlcHdr"/>
        </w:types>
        <w:behaviors>
          <w:behavior w:val="content"/>
        </w:behaviors>
        <w:guid w:val="{23A9F29E-80D2-4F54-A54E-CE0D40BCA9F6}"/>
      </w:docPartPr>
      <w:docPartBody>
        <w:p w:rsidR="00D8724C" w:rsidRDefault="006D3753">
          <w:pPr>
            <w:pStyle w:val="613620B84E384B87920FB1EECEB9FEE4"/>
          </w:pPr>
          <w:r w:rsidRPr="00BC1543">
            <w:rPr>
              <w:rStyle w:val="a3"/>
            </w:rPr>
            <w:t>Выберите элемент.</w:t>
          </w:r>
        </w:p>
      </w:docPartBody>
    </w:docPart>
    <w:docPart>
      <w:docPartPr>
        <w:name w:val="5D9CEF3C9D43485FA4C8B52CAEFA97D8"/>
        <w:category>
          <w:name w:val="Общие"/>
          <w:gallery w:val="placeholder"/>
        </w:category>
        <w:types>
          <w:type w:val="bbPlcHdr"/>
        </w:types>
        <w:behaviors>
          <w:behavior w:val="content"/>
        </w:behaviors>
        <w:guid w:val="{32C22209-1055-4791-B1CB-5B2CEC6FEC18}"/>
      </w:docPartPr>
      <w:docPartBody>
        <w:p w:rsidR="00D8724C" w:rsidRDefault="006D3753">
          <w:pPr>
            <w:pStyle w:val="5D9CEF3C9D43485FA4C8B52CAEFA97D8"/>
          </w:pPr>
          <w:r w:rsidRPr="00853F0C">
            <w:rPr>
              <w:rStyle w:val="a3"/>
            </w:rPr>
            <w:t>Место для ввода текста.</w:t>
          </w:r>
        </w:p>
      </w:docPartBody>
    </w:docPart>
    <w:docPart>
      <w:docPartPr>
        <w:name w:val="9175908D992F402EB0DE53C42467AA6E"/>
        <w:category>
          <w:name w:val="Общие"/>
          <w:gallery w:val="placeholder"/>
        </w:category>
        <w:types>
          <w:type w:val="bbPlcHdr"/>
        </w:types>
        <w:behaviors>
          <w:behavior w:val="content"/>
        </w:behaviors>
        <w:guid w:val="{6CCB5250-F4BE-43B5-9B1C-D7E04E72D0A3}"/>
      </w:docPartPr>
      <w:docPartBody>
        <w:p w:rsidR="00D8724C" w:rsidRDefault="006D3753">
          <w:pPr>
            <w:pStyle w:val="9175908D992F402EB0DE53C42467AA6E"/>
          </w:pPr>
          <w:r w:rsidRPr="00BC1543">
            <w:rPr>
              <w:rStyle w:val="a3"/>
            </w:rPr>
            <w:t>Выберите элемент.</w:t>
          </w:r>
        </w:p>
      </w:docPartBody>
    </w:docPart>
    <w:docPart>
      <w:docPartPr>
        <w:name w:val="9FF27B27656E47179C63EA2EFB9EA2AA"/>
        <w:category>
          <w:name w:val="Общие"/>
          <w:gallery w:val="placeholder"/>
        </w:category>
        <w:types>
          <w:type w:val="bbPlcHdr"/>
        </w:types>
        <w:behaviors>
          <w:behavior w:val="content"/>
        </w:behaviors>
        <w:guid w:val="{D3CAD537-D6C5-495C-8BE5-0E406C5EF53E}"/>
      </w:docPartPr>
      <w:docPartBody>
        <w:p w:rsidR="00D8724C" w:rsidRDefault="006D3753">
          <w:pPr>
            <w:pStyle w:val="9FF27B27656E47179C63EA2EFB9EA2AA"/>
          </w:pPr>
          <w:r>
            <w:rPr>
              <w:rStyle w:val="a3"/>
            </w:rPr>
            <w:t>Место для ввода текста.</w:t>
          </w:r>
        </w:p>
      </w:docPartBody>
    </w:docPart>
    <w:docPart>
      <w:docPartPr>
        <w:name w:val="2579B54D48C64EA38C346FEB620E2335"/>
        <w:category>
          <w:name w:val="Общие"/>
          <w:gallery w:val="placeholder"/>
        </w:category>
        <w:types>
          <w:type w:val="bbPlcHdr"/>
        </w:types>
        <w:behaviors>
          <w:behavior w:val="content"/>
        </w:behaviors>
        <w:guid w:val="{AE2F624F-6D18-45B8-9D32-C399EBE543A6}"/>
      </w:docPartPr>
      <w:docPartBody>
        <w:p w:rsidR="00D8724C" w:rsidRDefault="006D3753">
          <w:pPr>
            <w:pStyle w:val="2579B54D48C64EA38C346FEB620E2335"/>
          </w:pPr>
          <w:r w:rsidRPr="00BC1543">
            <w:rPr>
              <w:rStyle w:val="a3"/>
            </w:rPr>
            <w:t>Выберите элемент.</w:t>
          </w:r>
        </w:p>
      </w:docPartBody>
    </w:docPart>
    <w:docPart>
      <w:docPartPr>
        <w:name w:val="1282EA2608834D679E2CF70090CE6F6C"/>
        <w:category>
          <w:name w:val="Общие"/>
          <w:gallery w:val="placeholder"/>
        </w:category>
        <w:types>
          <w:type w:val="bbPlcHdr"/>
        </w:types>
        <w:behaviors>
          <w:behavior w:val="content"/>
        </w:behaviors>
        <w:guid w:val="{DF1EE1A4-47CA-43CB-AB98-A7A85A26E861}"/>
      </w:docPartPr>
      <w:docPartBody>
        <w:p w:rsidR="00D8724C" w:rsidRDefault="006D3753">
          <w:pPr>
            <w:pStyle w:val="1282EA2608834D679E2CF70090CE6F6C"/>
          </w:pPr>
          <w:r w:rsidRPr="00E6512F">
            <w:rPr>
              <w:rStyle w:val="a3"/>
            </w:rPr>
            <w:t>Место для ввода даты.</w:t>
          </w:r>
        </w:p>
      </w:docPartBody>
    </w:docPart>
    <w:docPart>
      <w:docPartPr>
        <w:name w:val="B3DE3BCBD2EF4D61B8F582B0DC4568F7"/>
        <w:category>
          <w:name w:val="Общие"/>
          <w:gallery w:val="placeholder"/>
        </w:category>
        <w:types>
          <w:type w:val="bbPlcHdr"/>
        </w:types>
        <w:behaviors>
          <w:behavior w:val="content"/>
        </w:behaviors>
        <w:guid w:val="{104295A9-8A47-4441-A499-8B9203B3EC77}"/>
      </w:docPartPr>
      <w:docPartBody>
        <w:p w:rsidR="00D8724C" w:rsidRDefault="006D3753">
          <w:pPr>
            <w:pStyle w:val="B3DE3BCBD2EF4D61B8F582B0DC4568F7"/>
          </w:pPr>
          <w:r w:rsidRPr="00853F0C">
            <w:rPr>
              <w:rStyle w:val="a3"/>
            </w:rPr>
            <w:t>Место для ввода текста.</w:t>
          </w:r>
        </w:p>
      </w:docPartBody>
    </w:docPart>
    <w:docPart>
      <w:docPartPr>
        <w:name w:val="51C0AF5794444954B2C39A1669EC7461"/>
        <w:category>
          <w:name w:val="Общие"/>
          <w:gallery w:val="placeholder"/>
        </w:category>
        <w:types>
          <w:type w:val="bbPlcHdr"/>
        </w:types>
        <w:behaviors>
          <w:behavior w:val="content"/>
        </w:behaviors>
        <w:guid w:val="{2390CEF1-9658-4B1C-A9E0-04A8185DDCAB}"/>
      </w:docPartPr>
      <w:docPartBody>
        <w:p w:rsidR="00D8724C" w:rsidRDefault="006D3753">
          <w:pPr>
            <w:pStyle w:val="51C0AF5794444954B2C39A1669EC7461"/>
          </w:pPr>
          <w:r w:rsidRPr="00853F0C">
            <w:rPr>
              <w:rStyle w:val="a3"/>
            </w:rPr>
            <w:t>Место для ввода текста.</w:t>
          </w:r>
        </w:p>
      </w:docPartBody>
    </w:docPart>
    <w:docPart>
      <w:docPartPr>
        <w:name w:val="0C6C279D60E14F92ADD7F70326B9BD4C"/>
        <w:category>
          <w:name w:val="Общие"/>
          <w:gallery w:val="placeholder"/>
        </w:category>
        <w:types>
          <w:type w:val="bbPlcHdr"/>
        </w:types>
        <w:behaviors>
          <w:behavior w:val="content"/>
        </w:behaviors>
        <w:guid w:val="{C9D0955B-168F-4AA0-800A-05EBF7B1367F}"/>
      </w:docPartPr>
      <w:docPartBody>
        <w:p w:rsidR="00D8724C" w:rsidRDefault="006D3753">
          <w:pPr>
            <w:pStyle w:val="0C6C279D60E14F92ADD7F70326B9BD4C"/>
          </w:pPr>
          <w:r w:rsidRPr="00B56B74">
            <w:rPr>
              <w:rStyle w:val="a3"/>
            </w:rPr>
            <w:t>Место для ввода текста.</w:t>
          </w:r>
        </w:p>
      </w:docPartBody>
    </w:docPart>
    <w:docPart>
      <w:docPartPr>
        <w:name w:val="DCC70841E2C24B96BD84026F37C0E25C"/>
        <w:category>
          <w:name w:val="Общие"/>
          <w:gallery w:val="placeholder"/>
        </w:category>
        <w:types>
          <w:type w:val="bbPlcHdr"/>
        </w:types>
        <w:behaviors>
          <w:behavior w:val="content"/>
        </w:behaviors>
        <w:guid w:val="{48A369E8-A703-4D6B-BA0F-70438F1DAC32}"/>
      </w:docPartPr>
      <w:docPartBody>
        <w:p w:rsidR="00D8724C" w:rsidRDefault="006D3753">
          <w:pPr>
            <w:pStyle w:val="DCC70841E2C24B96BD84026F37C0E25C"/>
          </w:pPr>
          <w:r w:rsidRPr="00853F0C">
            <w:rPr>
              <w:rStyle w:val="a3"/>
            </w:rPr>
            <w:t>Место для ввода текста.</w:t>
          </w:r>
        </w:p>
      </w:docPartBody>
    </w:docPart>
    <w:docPart>
      <w:docPartPr>
        <w:name w:val="87BA6402F643491E8CACFC3F3705507D"/>
        <w:category>
          <w:name w:val="Общие"/>
          <w:gallery w:val="placeholder"/>
        </w:category>
        <w:types>
          <w:type w:val="bbPlcHdr"/>
        </w:types>
        <w:behaviors>
          <w:behavior w:val="content"/>
        </w:behaviors>
        <w:guid w:val="{3B299F97-BBEB-49AC-95FD-A67F43BD4A84}"/>
      </w:docPartPr>
      <w:docPartBody>
        <w:p w:rsidR="00D8724C" w:rsidRDefault="006D3753">
          <w:pPr>
            <w:pStyle w:val="87BA6402F643491E8CACFC3F3705507D"/>
          </w:pPr>
          <w:r w:rsidRPr="00853F0C">
            <w:rPr>
              <w:rStyle w:val="a3"/>
            </w:rPr>
            <w:t>Место для ввода текста.</w:t>
          </w:r>
        </w:p>
      </w:docPartBody>
    </w:docPart>
    <w:docPart>
      <w:docPartPr>
        <w:name w:val="D8A4FB27C6624E7DB78B74CCF70F1EDB"/>
        <w:category>
          <w:name w:val="Общие"/>
          <w:gallery w:val="placeholder"/>
        </w:category>
        <w:types>
          <w:type w:val="bbPlcHdr"/>
        </w:types>
        <w:behaviors>
          <w:behavior w:val="content"/>
        </w:behaviors>
        <w:guid w:val="{06D04522-E54C-4147-BC9B-F428C1A10969}"/>
      </w:docPartPr>
      <w:docPartBody>
        <w:p w:rsidR="00D8724C" w:rsidRDefault="006D3753">
          <w:pPr>
            <w:pStyle w:val="D8A4FB27C6624E7DB78B74CCF70F1EDB"/>
          </w:pPr>
          <w:r>
            <w:rPr>
              <w:color w:val="808080" w:themeColor="background1" w:themeShade="80"/>
            </w:rPr>
            <w:t>Укажите документ или вид сведений</w:t>
          </w:r>
        </w:p>
      </w:docPartBody>
    </w:docPart>
    <w:docPart>
      <w:docPartPr>
        <w:name w:val="D3F1EC8327884911A35DF7D24A867F59"/>
        <w:category>
          <w:name w:val="Общие"/>
          <w:gallery w:val="placeholder"/>
        </w:category>
        <w:types>
          <w:type w:val="bbPlcHdr"/>
        </w:types>
        <w:behaviors>
          <w:behavior w:val="content"/>
        </w:behaviors>
        <w:guid w:val="{E6149AE8-5A4C-45A4-A6CD-BEA2405229F8}"/>
      </w:docPartPr>
      <w:docPartBody>
        <w:p w:rsidR="00D8724C" w:rsidRDefault="006D3753">
          <w:pPr>
            <w:pStyle w:val="D3F1EC8327884911A35DF7D24A867F59"/>
          </w:pPr>
          <w:r>
            <w:rPr>
              <w:color w:val="808080" w:themeColor="background1" w:themeShade="80"/>
            </w:rPr>
            <w:t>Укажите документ или вид сведений</w:t>
          </w:r>
        </w:p>
      </w:docPartBody>
    </w:docPart>
    <w:docPart>
      <w:docPartPr>
        <w:name w:val="041BE87796E84B95847FE22D16E61BBE"/>
        <w:category>
          <w:name w:val="Общие"/>
          <w:gallery w:val="placeholder"/>
        </w:category>
        <w:types>
          <w:type w:val="bbPlcHdr"/>
        </w:types>
        <w:behaviors>
          <w:behavior w:val="content"/>
        </w:behaviors>
        <w:guid w:val="{E9E31AD3-93D1-4367-AB22-BFD142DA0AA3}"/>
      </w:docPartPr>
      <w:docPartBody>
        <w:p w:rsidR="00D8724C" w:rsidRDefault="006D3753">
          <w:pPr>
            <w:pStyle w:val="041BE87796E84B95847FE22D16E61BBE"/>
          </w:pPr>
          <w:r>
            <w:rPr>
              <w:color w:val="808080" w:themeColor="background1" w:themeShade="80"/>
            </w:rPr>
            <w:t>Укажите документ или вид сведений</w:t>
          </w:r>
        </w:p>
      </w:docPartBody>
    </w:docPart>
    <w:docPart>
      <w:docPartPr>
        <w:name w:val="B72D170B680E404B8BE1F3F11BA6DDF2"/>
        <w:category>
          <w:name w:val="Общие"/>
          <w:gallery w:val="placeholder"/>
        </w:category>
        <w:types>
          <w:type w:val="bbPlcHdr"/>
        </w:types>
        <w:behaviors>
          <w:behavior w:val="content"/>
        </w:behaviors>
        <w:guid w:val="{40433633-69CD-474A-88F8-489E993FCC8F}"/>
      </w:docPartPr>
      <w:docPartBody>
        <w:p w:rsidR="00D8724C" w:rsidRDefault="006D3753">
          <w:pPr>
            <w:pStyle w:val="B72D170B680E404B8BE1F3F11BA6DDF2"/>
          </w:pPr>
          <w:r>
            <w:rPr>
              <w:color w:val="808080" w:themeColor="background1" w:themeShade="80"/>
            </w:rPr>
            <w:t>Укажите документ или вид сведений</w:t>
          </w:r>
        </w:p>
      </w:docPartBody>
    </w:docPart>
    <w:docPart>
      <w:docPartPr>
        <w:name w:val="0DC355C0D8184A4BA4071A6E503D013C"/>
        <w:category>
          <w:name w:val="Общие"/>
          <w:gallery w:val="placeholder"/>
        </w:category>
        <w:types>
          <w:type w:val="bbPlcHdr"/>
        </w:types>
        <w:behaviors>
          <w:behavior w:val="content"/>
        </w:behaviors>
        <w:guid w:val="{08DA9A59-F43C-465A-A63C-89E47C342FAB}"/>
      </w:docPartPr>
      <w:docPartBody>
        <w:p w:rsidR="00D8724C" w:rsidRDefault="006D3753">
          <w:pPr>
            <w:pStyle w:val="0DC355C0D8184A4BA4071A6E503D013C"/>
          </w:pPr>
          <w:r>
            <w:rPr>
              <w:color w:val="808080" w:themeColor="background1" w:themeShade="80"/>
            </w:rPr>
            <w:t>Укажите документ или вид сведений</w:t>
          </w:r>
        </w:p>
      </w:docPartBody>
    </w:docPart>
    <w:docPart>
      <w:docPartPr>
        <w:name w:val="F11BD2D090A142DCB4895327D09D7977"/>
        <w:category>
          <w:name w:val="Общие"/>
          <w:gallery w:val="placeholder"/>
        </w:category>
        <w:types>
          <w:type w:val="bbPlcHdr"/>
        </w:types>
        <w:behaviors>
          <w:behavior w:val="content"/>
        </w:behaviors>
        <w:guid w:val="{3107B0B7-BCCE-448D-8F22-630081E87D19}"/>
      </w:docPartPr>
      <w:docPartBody>
        <w:p w:rsidR="00D8724C" w:rsidRDefault="006D3753">
          <w:pPr>
            <w:pStyle w:val="F11BD2D090A142DCB4895327D09D7977"/>
          </w:pPr>
          <w:r>
            <w:rPr>
              <w:color w:val="808080" w:themeColor="background1" w:themeShade="80"/>
            </w:rPr>
            <w:t>Укажите документ или вид сведений</w:t>
          </w:r>
        </w:p>
      </w:docPartBody>
    </w:docPart>
    <w:docPart>
      <w:docPartPr>
        <w:name w:val="9127CE9EC8054A5CBC3868F3C4C262A2"/>
        <w:category>
          <w:name w:val="Общие"/>
          <w:gallery w:val="placeholder"/>
        </w:category>
        <w:types>
          <w:type w:val="bbPlcHdr"/>
        </w:types>
        <w:behaviors>
          <w:behavior w:val="content"/>
        </w:behaviors>
        <w:guid w:val="{03384DE5-DCB4-450F-ACA2-445A5390B357}"/>
      </w:docPartPr>
      <w:docPartBody>
        <w:p w:rsidR="00D8724C" w:rsidRDefault="006D3753">
          <w:pPr>
            <w:pStyle w:val="9127CE9EC8054A5CBC3868F3C4C262A2"/>
          </w:pPr>
          <w:r>
            <w:rPr>
              <w:color w:val="808080" w:themeColor="background1" w:themeShade="80"/>
            </w:rPr>
            <w:t>Укажите документ или вид сведений</w:t>
          </w:r>
        </w:p>
      </w:docPartBody>
    </w:docPart>
    <w:docPart>
      <w:docPartPr>
        <w:name w:val="85975310172D4D71A4396DB9E1A64FD0"/>
        <w:category>
          <w:name w:val="Общие"/>
          <w:gallery w:val="placeholder"/>
        </w:category>
        <w:types>
          <w:type w:val="bbPlcHdr"/>
        </w:types>
        <w:behaviors>
          <w:behavior w:val="content"/>
        </w:behaviors>
        <w:guid w:val="{53DD5BD5-9126-42F3-B661-AC7127DC75E0}"/>
      </w:docPartPr>
      <w:docPartBody>
        <w:p w:rsidR="00D8724C" w:rsidRDefault="006D3753">
          <w:pPr>
            <w:pStyle w:val="85975310172D4D71A4396DB9E1A64FD0"/>
          </w:pPr>
          <w:r>
            <w:rPr>
              <w:color w:val="808080" w:themeColor="background1" w:themeShade="80"/>
            </w:rPr>
            <w:t>Укажите документ или вид сведений</w:t>
          </w:r>
        </w:p>
      </w:docPartBody>
    </w:docPart>
    <w:docPart>
      <w:docPartPr>
        <w:name w:val="474DD4D98B124F9BB061749A5E153115"/>
        <w:category>
          <w:name w:val="Общие"/>
          <w:gallery w:val="placeholder"/>
        </w:category>
        <w:types>
          <w:type w:val="bbPlcHdr"/>
        </w:types>
        <w:behaviors>
          <w:behavior w:val="content"/>
        </w:behaviors>
        <w:guid w:val="{E1AACFBD-677A-46CC-B588-F9A390B0F98F}"/>
      </w:docPartPr>
      <w:docPartBody>
        <w:p w:rsidR="00D8724C" w:rsidRDefault="006D3753">
          <w:pPr>
            <w:pStyle w:val="474DD4D98B124F9BB061749A5E153115"/>
          </w:pPr>
          <w:r>
            <w:rPr>
              <w:color w:val="808080" w:themeColor="background1" w:themeShade="80"/>
            </w:rPr>
            <w:t>Укажите документ или вид сведений</w:t>
          </w:r>
        </w:p>
      </w:docPartBody>
    </w:docPart>
    <w:docPart>
      <w:docPartPr>
        <w:name w:val="737041444E694EC2A3F3D0F59EAB26CC"/>
        <w:category>
          <w:name w:val="Общие"/>
          <w:gallery w:val="placeholder"/>
        </w:category>
        <w:types>
          <w:type w:val="bbPlcHdr"/>
        </w:types>
        <w:behaviors>
          <w:behavior w:val="content"/>
        </w:behaviors>
        <w:guid w:val="{BBF499E4-9418-46A5-BACB-A5D9468F3C0A}"/>
      </w:docPartPr>
      <w:docPartBody>
        <w:p w:rsidR="00D8724C" w:rsidRDefault="006D3753">
          <w:pPr>
            <w:pStyle w:val="737041444E694EC2A3F3D0F59EAB26CC"/>
          </w:pPr>
          <w:r>
            <w:rPr>
              <w:color w:val="808080" w:themeColor="background1" w:themeShade="80"/>
            </w:rPr>
            <w:t>Укажите документ или вид сведений</w:t>
          </w:r>
        </w:p>
      </w:docPartBody>
    </w:docPart>
    <w:docPart>
      <w:docPartPr>
        <w:name w:val="439CEA87C9A54C629FA6B82FBB4878A1"/>
        <w:category>
          <w:name w:val="Общие"/>
          <w:gallery w:val="placeholder"/>
        </w:category>
        <w:types>
          <w:type w:val="bbPlcHdr"/>
        </w:types>
        <w:behaviors>
          <w:behavior w:val="content"/>
        </w:behaviors>
        <w:guid w:val="{8655FD28-8B07-4FD6-86DD-BBF6914D9A66}"/>
      </w:docPartPr>
      <w:docPartBody>
        <w:p w:rsidR="00D8724C" w:rsidRDefault="006D3753">
          <w:pPr>
            <w:pStyle w:val="439CEA87C9A54C629FA6B82FBB4878A1"/>
          </w:pPr>
          <w:r>
            <w:rPr>
              <w:color w:val="808080" w:themeColor="background1" w:themeShade="80"/>
            </w:rPr>
            <w:t>Укажите документ или вид сведений</w:t>
          </w:r>
        </w:p>
      </w:docPartBody>
    </w:docPart>
    <w:docPart>
      <w:docPartPr>
        <w:name w:val="2CD85BAD2D0A4D7CB2BB7857719FF26C"/>
        <w:category>
          <w:name w:val="Общие"/>
          <w:gallery w:val="placeholder"/>
        </w:category>
        <w:types>
          <w:type w:val="bbPlcHdr"/>
        </w:types>
        <w:behaviors>
          <w:behavior w:val="content"/>
        </w:behaviors>
        <w:guid w:val="{2C58C03A-663C-4302-803F-6CDCDE975376}"/>
      </w:docPartPr>
      <w:docPartBody>
        <w:p w:rsidR="00D8724C" w:rsidRDefault="006D3753">
          <w:pPr>
            <w:pStyle w:val="2CD85BAD2D0A4D7CB2BB7857719FF26C"/>
          </w:pPr>
          <w:r>
            <w:rPr>
              <w:color w:val="808080" w:themeColor="background1" w:themeShade="80"/>
            </w:rPr>
            <w:t>Укажите документ или вид сведений</w:t>
          </w:r>
        </w:p>
      </w:docPartBody>
    </w:docPart>
    <w:docPart>
      <w:docPartPr>
        <w:name w:val="5BB6206500F2458391E8B6D006D98E95"/>
        <w:category>
          <w:name w:val="Общие"/>
          <w:gallery w:val="placeholder"/>
        </w:category>
        <w:types>
          <w:type w:val="bbPlcHdr"/>
        </w:types>
        <w:behaviors>
          <w:behavior w:val="content"/>
        </w:behaviors>
        <w:guid w:val="{DDD4CD0E-B976-439E-B184-315F5A93E969}"/>
      </w:docPartPr>
      <w:docPartBody>
        <w:p w:rsidR="00D8724C" w:rsidRDefault="006D3753">
          <w:pPr>
            <w:pStyle w:val="5BB6206500F2458391E8B6D006D98E95"/>
          </w:pPr>
          <w:r>
            <w:rPr>
              <w:color w:val="808080" w:themeColor="background1" w:themeShade="80"/>
            </w:rPr>
            <w:t>Укажите документ или вид сведений</w:t>
          </w:r>
        </w:p>
      </w:docPartBody>
    </w:docPart>
    <w:docPart>
      <w:docPartPr>
        <w:name w:val="469D52E4A57C4ABC85CF360E88A44D7B"/>
        <w:category>
          <w:name w:val="Общие"/>
          <w:gallery w:val="placeholder"/>
        </w:category>
        <w:types>
          <w:type w:val="bbPlcHdr"/>
        </w:types>
        <w:behaviors>
          <w:behavior w:val="content"/>
        </w:behaviors>
        <w:guid w:val="{EEA63823-C48D-44A2-991F-1736F2730AE0}"/>
      </w:docPartPr>
      <w:docPartBody>
        <w:p w:rsidR="00D8724C" w:rsidRDefault="006D3753">
          <w:pPr>
            <w:pStyle w:val="469D52E4A57C4ABC85CF360E88A44D7B"/>
          </w:pPr>
          <w:r>
            <w:rPr>
              <w:color w:val="808080" w:themeColor="background1" w:themeShade="80"/>
            </w:rPr>
            <w:t>Укажите документ или вид сведений</w:t>
          </w:r>
        </w:p>
      </w:docPartBody>
    </w:docPart>
    <w:docPart>
      <w:docPartPr>
        <w:name w:val="C67C3317EC3F4465AE7C7812873164A9"/>
        <w:category>
          <w:name w:val="Общие"/>
          <w:gallery w:val="placeholder"/>
        </w:category>
        <w:types>
          <w:type w:val="bbPlcHdr"/>
        </w:types>
        <w:behaviors>
          <w:behavior w:val="content"/>
        </w:behaviors>
        <w:guid w:val="{0CB0DDC8-8B0E-404F-A62D-F32F68FE9A73}"/>
      </w:docPartPr>
      <w:docPartBody>
        <w:p w:rsidR="00D8724C" w:rsidRDefault="006D3753">
          <w:pPr>
            <w:pStyle w:val="C67C3317EC3F4465AE7C7812873164A9"/>
          </w:pPr>
          <w:r>
            <w:rPr>
              <w:color w:val="808080" w:themeColor="background1" w:themeShade="80"/>
            </w:rPr>
            <w:t>Укажите документ или вид сведений</w:t>
          </w:r>
        </w:p>
      </w:docPartBody>
    </w:docPart>
    <w:docPart>
      <w:docPartPr>
        <w:name w:val="8B24316593DB4A368CFC0EE13205BED7"/>
        <w:category>
          <w:name w:val="Общие"/>
          <w:gallery w:val="placeholder"/>
        </w:category>
        <w:types>
          <w:type w:val="bbPlcHdr"/>
        </w:types>
        <w:behaviors>
          <w:behavior w:val="content"/>
        </w:behaviors>
        <w:guid w:val="{FC5129F8-84EA-4D35-A560-FFFEFBC67728}"/>
      </w:docPartPr>
      <w:docPartBody>
        <w:p w:rsidR="00D8724C" w:rsidRDefault="006D3753">
          <w:pPr>
            <w:pStyle w:val="8B24316593DB4A368CFC0EE13205BED7"/>
          </w:pPr>
          <w:r>
            <w:rPr>
              <w:color w:val="808080" w:themeColor="background1" w:themeShade="80"/>
            </w:rPr>
            <w:t>Укажите документ или вид сведений</w:t>
          </w:r>
        </w:p>
      </w:docPartBody>
    </w:docPart>
    <w:docPart>
      <w:docPartPr>
        <w:name w:val="05E1E9514F7B4B94B5338FDDAAB64562"/>
        <w:category>
          <w:name w:val="Общие"/>
          <w:gallery w:val="placeholder"/>
        </w:category>
        <w:types>
          <w:type w:val="bbPlcHdr"/>
        </w:types>
        <w:behaviors>
          <w:behavior w:val="content"/>
        </w:behaviors>
        <w:guid w:val="{FB6D8B08-8BF3-49C6-A8DB-52DA817E9F46}"/>
      </w:docPartPr>
      <w:docPartBody>
        <w:p w:rsidR="00D8724C" w:rsidRDefault="006D3753">
          <w:pPr>
            <w:pStyle w:val="05E1E9514F7B4B94B5338FDDAAB64562"/>
          </w:pPr>
          <w:r w:rsidRPr="00853F0C">
            <w:rPr>
              <w:rStyle w:val="a3"/>
            </w:rPr>
            <w:t>Место для ввода текста.</w:t>
          </w:r>
        </w:p>
      </w:docPartBody>
    </w:docPart>
    <w:docPart>
      <w:docPartPr>
        <w:name w:val="3DDC4C99F1FA473082C9957F06D2AD91"/>
        <w:category>
          <w:name w:val="Общие"/>
          <w:gallery w:val="placeholder"/>
        </w:category>
        <w:types>
          <w:type w:val="bbPlcHdr"/>
        </w:types>
        <w:behaviors>
          <w:behavior w:val="content"/>
        </w:behaviors>
        <w:guid w:val="{A7E9002B-0DC0-433B-96BD-B06092DEB1BF}"/>
      </w:docPartPr>
      <w:docPartBody>
        <w:p w:rsidR="00D8724C" w:rsidRDefault="006D3753">
          <w:pPr>
            <w:pStyle w:val="3DDC4C99F1FA473082C9957F06D2AD91"/>
          </w:pPr>
          <w:r w:rsidRPr="00853F0C">
            <w:rPr>
              <w:rStyle w:val="a3"/>
            </w:rPr>
            <w:t>Место для ввода текста.</w:t>
          </w:r>
        </w:p>
      </w:docPartBody>
    </w:docPart>
    <w:docPart>
      <w:docPartPr>
        <w:name w:val="3FD2955C62B442159D28032EA8DB576A"/>
        <w:category>
          <w:name w:val="Общие"/>
          <w:gallery w:val="placeholder"/>
        </w:category>
        <w:types>
          <w:type w:val="bbPlcHdr"/>
        </w:types>
        <w:behaviors>
          <w:behavior w:val="content"/>
        </w:behaviors>
        <w:guid w:val="{4582A655-6949-4C9D-BF6B-82BEC1734F04}"/>
      </w:docPartPr>
      <w:docPartBody>
        <w:p w:rsidR="00D8724C" w:rsidRDefault="006D3753">
          <w:pPr>
            <w:pStyle w:val="3FD2955C62B442159D28032EA8DB576A"/>
          </w:pPr>
          <w:r w:rsidRPr="00853F0C">
            <w:rPr>
              <w:rStyle w:val="a3"/>
            </w:rPr>
            <w:t>Место для ввода текста.</w:t>
          </w:r>
        </w:p>
      </w:docPartBody>
    </w:docPart>
    <w:docPart>
      <w:docPartPr>
        <w:name w:val="E2866FA9B9E84DF18FC7F245D80B9CB5"/>
        <w:category>
          <w:name w:val="Общие"/>
          <w:gallery w:val="placeholder"/>
        </w:category>
        <w:types>
          <w:type w:val="bbPlcHdr"/>
        </w:types>
        <w:behaviors>
          <w:behavior w:val="content"/>
        </w:behaviors>
        <w:guid w:val="{7E4AF1A8-38F4-4343-ADC8-C7CFDE530884}"/>
      </w:docPartPr>
      <w:docPartBody>
        <w:p w:rsidR="00D8724C" w:rsidRDefault="006D3753">
          <w:pPr>
            <w:pStyle w:val="E2866FA9B9E84DF18FC7F245D80B9CB5"/>
          </w:pPr>
          <w:r>
            <w:rPr>
              <w:color w:val="808080" w:themeColor="background1" w:themeShade="80"/>
            </w:rPr>
            <w:t>Укажите документ или вид сведений</w:t>
          </w:r>
        </w:p>
      </w:docPartBody>
    </w:docPart>
    <w:docPart>
      <w:docPartPr>
        <w:name w:val="315C22BE04F74FBAAA66EDD5E9B8699D"/>
        <w:category>
          <w:name w:val="Общие"/>
          <w:gallery w:val="placeholder"/>
        </w:category>
        <w:types>
          <w:type w:val="bbPlcHdr"/>
        </w:types>
        <w:behaviors>
          <w:behavior w:val="content"/>
        </w:behaviors>
        <w:guid w:val="{3E5047E6-CF97-4147-9042-3D7788BC54C8}"/>
      </w:docPartPr>
      <w:docPartBody>
        <w:p w:rsidR="00D8724C" w:rsidRDefault="006D3753">
          <w:pPr>
            <w:pStyle w:val="315C22BE04F74FBAAA66EDD5E9B8699D"/>
          </w:pPr>
          <w:r>
            <w:rPr>
              <w:color w:val="808080" w:themeColor="background1" w:themeShade="80"/>
            </w:rPr>
            <w:t>Укажите документ или вид сведений</w:t>
          </w:r>
        </w:p>
      </w:docPartBody>
    </w:docPart>
    <w:docPart>
      <w:docPartPr>
        <w:name w:val="ED69D24C942349239A24CDB2117CA538"/>
        <w:category>
          <w:name w:val="Общие"/>
          <w:gallery w:val="placeholder"/>
        </w:category>
        <w:types>
          <w:type w:val="bbPlcHdr"/>
        </w:types>
        <w:behaviors>
          <w:behavior w:val="content"/>
        </w:behaviors>
        <w:guid w:val="{DC255DAE-CCB9-4986-8769-27C31B333A81}"/>
      </w:docPartPr>
      <w:docPartBody>
        <w:p w:rsidR="00D8724C" w:rsidRDefault="006D3753">
          <w:pPr>
            <w:pStyle w:val="ED69D24C942349239A24CDB2117CA538"/>
          </w:pPr>
          <w:r>
            <w:rPr>
              <w:color w:val="808080" w:themeColor="background1" w:themeShade="80"/>
            </w:rPr>
            <w:t>Укажите документ или вид сведений</w:t>
          </w:r>
        </w:p>
      </w:docPartBody>
    </w:docPart>
    <w:docPart>
      <w:docPartPr>
        <w:name w:val="167EA14A30F2407C931F0F618C8BF075"/>
        <w:category>
          <w:name w:val="Общие"/>
          <w:gallery w:val="placeholder"/>
        </w:category>
        <w:types>
          <w:type w:val="bbPlcHdr"/>
        </w:types>
        <w:behaviors>
          <w:behavior w:val="content"/>
        </w:behaviors>
        <w:guid w:val="{C468F073-A0C7-48D8-B365-8049E4614586}"/>
      </w:docPartPr>
      <w:docPartBody>
        <w:p w:rsidR="00D8724C" w:rsidRDefault="006D3753">
          <w:pPr>
            <w:pStyle w:val="167EA14A30F2407C931F0F618C8BF075"/>
          </w:pPr>
          <w:r w:rsidRPr="00853F0C">
            <w:rPr>
              <w:rStyle w:val="a3"/>
            </w:rPr>
            <w:t>Место для ввода текста.</w:t>
          </w:r>
        </w:p>
      </w:docPartBody>
    </w:docPart>
    <w:docPart>
      <w:docPartPr>
        <w:name w:val="3B9186E9B19C440A889387324B9593EA"/>
        <w:category>
          <w:name w:val="Общие"/>
          <w:gallery w:val="placeholder"/>
        </w:category>
        <w:types>
          <w:type w:val="bbPlcHdr"/>
        </w:types>
        <w:behaviors>
          <w:behavior w:val="content"/>
        </w:behaviors>
        <w:guid w:val="{BD3B709F-1289-4561-93B6-869FCCC98E94}"/>
      </w:docPartPr>
      <w:docPartBody>
        <w:p w:rsidR="00D8724C" w:rsidRDefault="006D3753">
          <w:pPr>
            <w:pStyle w:val="3B9186E9B19C440A889387324B9593EA"/>
          </w:pPr>
          <w:r>
            <w:rPr>
              <w:color w:val="808080" w:themeColor="background1" w:themeShade="80"/>
            </w:rPr>
            <w:t>Укажите документ или вид сведений</w:t>
          </w:r>
        </w:p>
      </w:docPartBody>
    </w:docPart>
    <w:docPart>
      <w:docPartPr>
        <w:name w:val="1D60A209D54C4CADB41096333CE7A7CB"/>
        <w:category>
          <w:name w:val="Общие"/>
          <w:gallery w:val="placeholder"/>
        </w:category>
        <w:types>
          <w:type w:val="bbPlcHdr"/>
        </w:types>
        <w:behaviors>
          <w:behavior w:val="content"/>
        </w:behaviors>
        <w:guid w:val="{8BC8C4DA-242A-4276-8BAF-D75FA0EE9A10}"/>
      </w:docPartPr>
      <w:docPartBody>
        <w:p w:rsidR="00D8724C" w:rsidRDefault="006D3753">
          <w:pPr>
            <w:pStyle w:val="1D60A209D54C4CADB41096333CE7A7CB"/>
          </w:pPr>
          <w:r>
            <w:rPr>
              <w:color w:val="808080" w:themeColor="background1" w:themeShade="80"/>
            </w:rPr>
            <w:t>Укажите документ или вид сведений</w:t>
          </w:r>
        </w:p>
      </w:docPartBody>
    </w:docPart>
    <w:docPart>
      <w:docPartPr>
        <w:name w:val="FA7783FB253641008C9834F5C7ED6756"/>
        <w:category>
          <w:name w:val="Общие"/>
          <w:gallery w:val="placeholder"/>
        </w:category>
        <w:types>
          <w:type w:val="bbPlcHdr"/>
        </w:types>
        <w:behaviors>
          <w:behavior w:val="content"/>
        </w:behaviors>
        <w:guid w:val="{59C9F47B-AB54-44D0-9E8F-5C207B6C6522}"/>
      </w:docPartPr>
      <w:docPartBody>
        <w:p w:rsidR="00D8724C" w:rsidRDefault="006D3753">
          <w:pPr>
            <w:pStyle w:val="FA7783FB253641008C9834F5C7ED6756"/>
          </w:pPr>
          <w:r w:rsidRPr="00853F0C">
            <w:rPr>
              <w:rStyle w:val="a3"/>
            </w:rPr>
            <w:t>Место для ввода текста.</w:t>
          </w:r>
        </w:p>
      </w:docPartBody>
    </w:docPart>
    <w:docPart>
      <w:docPartPr>
        <w:name w:val="D324787262A24467BEADF1A814F54D9B"/>
        <w:category>
          <w:name w:val="Общие"/>
          <w:gallery w:val="placeholder"/>
        </w:category>
        <w:types>
          <w:type w:val="bbPlcHdr"/>
        </w:types>
        <w:behaviors>
          <w:behavior w:val="content"/>
        </w:behaviors>
        <w:guid w:val="{C4208C04-97AA-4ABD-A00F-87DE6652F426}"/>
      </w:docPartPr>
      <w:docPartBody>
        <w:p w:rsidR="00D8724C" w:rsidRDefault="006D3753">
          <w:pPr>
            <w:pStyle w:val="D324787262A24467BEADF1A814F54D9B"/>
          </w:pPr>
          <w:r w:rsidRPr="00853F0C">
            <w:rPr>
              <w:rStyle w:val="a3"/>
            </w:rPr>
            <w:t>Место для ввода текста.</w:t>
          </w:r>
        </w:p>
      </w:docPartBody>
    </w:docPart>
    <w:docPart>
      <w:docPartPr>
        <w:name w:val="3554CE8AC6DD4F9D9A5DD47BFDA95356"/>
        <w:category>
          <w:name w:val="Общие"/>
          <w:gallery w:val="placeholder"/>
        </w:category>
        <w:types>
          <w:type w:val="bbPlcHdr"/>
        </w:types>
        <w:behaviors>
          <w:behavior w:val="content"/>
        </w:behaviors>
        <w:guid w:val="{915A9795-CE0C-4974-B92C-A042075EC854}"/>
      </w:docPartPr>
      <w:docPartBody>
        <w:p w:rsidR="00D8724C" w:rsidRDefault="006D3753">
          <w:pPr>
            <w:pStyle w:val="3554CE8AC6DD4F9D9A5DD47BFDA95356"/>
          </w:pPr>
          <w:r w:rsidRPr="00853F0C">
            <w:rPr>
              <w:rStyle w:val="a3"/>
            </w:rPr>
            <w:t>Место для ввода текста.</w:t>
          </w:r>
        </w:p>
      </w:docPartBody>
    </w:docPart>
    <w:docPart>
      <w:docPartPr>
        <w:name w:val="D6762550CF334F80A9879B7C3D5BA754"/>
        <w:category>
          <w:name w:val="Общие"/>
          <w:gallery w:val="placeholder"/>
        </w:category>
        <w:types>
          <w:type w:val="bbPlcHdr"/>
        </w:types>
        <w:behaviors>
          <w:behavior w:val="content"/>
        </w:behaviors>
        <w:guid w:val="{9ABB08AF-FA64-4562-AE2A-BBC79A55FE9A}"/>
      </w:docPartPr>
      <w:docPartBody>
        <w:p w:rsidR="00D8724C" w:rsidRDefault="006D3753">
          <w:pPr>
            <w:pStyle w:val="D6762550CF334F80A9879B7C3D5BA754"/>
          </w:pPr>
          <w:r w:rsidRPr="00853F0C">
            <w:rPr>
              <w:rStyle w:val="a3"/>
            </w:rPr>
            <w:t>Место для ввода текста.</w:t>
          </w:r>
        </w:p>
      </w:docPartBody>
    </w:docPart>
    <w:docPart>
      <w:docPartPr>
        <w:name w:val="122D1A80CF274757A4D4640F122E19A6"/>
        <w:category>
          <w:name w:val="Общие"/>
          <w:gallery w:val="placeholder"/>
        </w:category>
        <w:types>
          <w:type w:val="bbPlcHdr"/>
        </w:types>
        <w:behaviors>
          <w:behavior w:val="content"/>
        </w:behaviors>
        <w:guid w:val="{38A6274A-55CA-4319-BD0C-6A4CF9416020}"/>
      </w:docPartPr>
      <w:docPartBody>
        <w:p w:rsidR="00D8724C" w:rsidRDefault="006D3753">
          <w:pPr>
            <w:pStyle w:val="122D1A80CF274757A4D4640F122E19A6"/>
          </w:pPr>
          <w:r w:rsidRPr="00853F0C">
            <w:rPr>
              <w:rStyle w:val="a3"/>
            </w:rPr>
            <w:t>Место для ввода текста.</w:t>
          </w:r>
        </w:p>
      </w:docPartBody>
    </w:docPart>
    <w:docPart>
      <w:docPartPr>
        <w:name w:val="C7243CD4F7CB4F2DB403E177B23AC6FC"/>
        <w:category>
          <w:name w:val="Общие"/>
          <w:gallery w:val="placeholder"/>
        </w:category>
        <w:types>
          <w:type w:val="bbPlcHdr"/>
        </w:types>
        <w:behaviors>
          <w:behavior w:val="content"/>
        </w:behaviors>
        <w:guid w:val="{736E686E-1D17-4422-9CB5-2712B56AD477}"/>
      </w:docPartPr>
      <w:docPartBody>
        <w:p w:rsidR="00D8724C" w:rsidRDefault="006D3753">
          <w:pPr>
            <w:pStyle w:val="C7243CD4F7CB4F2DB403E177B23AC6FC"/>
          </w:pPr>
          <w:r w:rsidRPr="007027F2">
            <w:rPr>
              <w:rStyle w:val="a3"/>
            </w:rPr>
            <w:t>Выберите стандартный блок.</w:t>
          </w:r>
        </w:p>
      </w:docPartBody>
    </w:docPart>
    <w:docPart>
      <w:docPartPr>
        <w:name w:val="AC389B2AF7FA442D8D8BD63DB6364996"/>
        <w:category>
          <w:name w:val="Общие"/>
          <w:gallery w:val="placeholder"/>
        </w:category>
        <w:types>
          <w:type w:val="bbPlcHdr"/>
        </w:types>
        <w:behaviors>
          <w:behavior w:val="content"/>
        </w:behaviors>
        <w:guid w:val="{963ACE48-47A5-402C-9936-691A80972B18}"/>
      </w:docPartPr>
      <w:docPartBody>
        <w:p w:rsidR="00D8724C" w:rsidRDefault="006D3753">
          <w:pPr>
            <w:pStyle w:val="AC389B2AF7FA442D8D8BD63DB6364996"/>
          </w:pPr>
          <w:r w:rsidRPr="00853F0C">
            <w:rPr>
              <w:rStyle w:val="a3"/>
            </w:rPr>
            <w:t>Место для ввода текста.</w:t>
          </w:r>
        </w:p>
      </w:docPartBody>
    </w:docPart>
    <w:docPart>
      <w:docPartPr>
        <w:name w:val="AEB1B6AA106A4EB5A4FCBFA452531FA4"/>
        <w:category>
          <w:name w:val="Общие"/>
          <w:gallery w:val="placeholder"/>
        </w:category>
        <w:types>
          <w:type w:val="bbPlcHdr"/>
        </w:types>
        <w:behaviors>
          <w:behavior w:val="content"/>
        </w:behaviors>
        <w:guid w:val="{7C064D28-8F36-4DFD-AC5C-9A539029C6B3}"/>
      </w:docPartPr>
      <w:docPartBody>
        <w:p w:rsidR="00D8724C" w:rsidRDefault="006D3753">
          <w:pPr>
            <w:pStyle w:val="AEB1B6AA106A4EB5A4FCBFA452531FA4"/>
          </w:pPr>
          <w:r w:rsidRPr="00853F0C">
            <w:rPr>
              <w:rStyle w:val="a3"/>
            </w:rPr>
            <w:t>Место для ввода текста.</w:t>
          </w:r>
        </w:p>
      </w:docPartBody>
    </w:docPart>
    <w:docPart>
      <w:docPartPr>
        <w:name w:val="C0D990315F604E4FAA7B59E7E26D8E57"/>
        <w:category>
          <w:name w:val="Общие"/>
          <w:gallery w:val="placeholder"/>
        </w:category>
        <w:types>
          <w:type w:val="bbPlcHdr"/>
        </w:types>
        <w:behaviors>
          <w:behavior w:val="content"/>
        </w:behaviors>
        <w:guid w:val="{B48A61F6-9B9C-45AC-8C9D-99F40BE2E7A7}"/>
      </w:docPartPr>
      <w:docPartBody>
        <w:p w:rsidR="00D8724C" w:rsidRDefault="006D3753">
          <w:pPr>
            <w:pStyle w:val="C0D990315F604E4FAA7B59E7E26D8E57"/>
          </w:pPr>
          <w:r w:rsidRPr="00853F0C">
            <w:rPr>
              <w:rStyle w:val="a3"/>
            </w:rPr>
            <w:t>Место для ввода текста.</w:t>
          </w:r>
        </w:p>
      </w:docPartBody>
    </w:docPart>
    <w:docPart>
      <w:docPartPr>
        <w:name w:val="C8F8FB22272549999B67A11A30EA11A4"/>
        <w:category>
          <w:name w:val="Общие"/>
          <w:gallery w:val="placeholder"/>
        </w:category>
        <w:types>
          <w:type w:val="bbPlcHdr"/>
        </w:types>
        <w:behaviors>
          <w:behavior w:val="content"/>
        </w:behaviors>
        <w:guid w:val="{B9D30774-B8A2-4347-82A7-39A3B65ACF4D}"/>
      </w:docPartPr>
      <w:docPartBody>
        <w:p w:rsidR="00D8724C" w:rsidRDefault="006D3753">
          <w:pPr>
            <w:pStyle w:val="C8F8FB22272549999B67A11A30EA11A4"/>
          </w:pPr>
          <w:r w:rsidRPr="007027F2">
            <w:rPr>
              <w:rStyle w:val="a3"/>
            </w:rPr>
            <w:t>Выберите стандартный блок.</w:t>
          </w:r>
        </w:p>
      </w:docPartBody>
    </w:docPart>
    <w:docPart>
      <w:docPartPr>
        <w:name w:val="9A3E1CA9D6F84C219087F0B29AFDDFB5"/>
        <w:category>
          <w:name w:val="Общие"/>
          <w:gallery w:val="placeholder"/>
        </w:category>
        <w:types>
          <w:type w:val="bbPlcHdr"/>
        </w:types>
        <w:behaviors>
          <w:behavior w:val="content"/>
        </w:behaviors>
        <w:guid w:val="{59F75B80-0998-49E0-BBDA-8F0059DDD115}"/>
      </w:docPartPr>
      <w:docPartBody>
        <w:p w:rsidR="00D8724C" w:rsidRDefault="006D3753">
          <w:pPr>
            <w:pStyle w:val="9A3E1CA9D6F84C219087F0B29AFDDFB5"/>
          </w:pPr>
          <w:r w:rsidRPr="00C961BF">
            <w:rPr>
              <w:rStyle w:val="a3"/>
            </w:rPr>
            <w:t>В</w:t>
          </w:r>
          <w:r>
            <w:rPr>
              <w:rStyle w:val="a3"/>
            </w:rPr>
            <w:t>ыберите стандартный блок</w:t>
          </w:r>
          <w:r w:rsidRPr="00C961BF">
            <w:rPr>
              <w:rStyle w:val="a3"/>
            </w:rPr>
            <w:t>.</w:t>
          </w:r>
        </w:p>
      </w:docPartBody>
    </w:docPart>
    <w:docPart>
      <w:docPartPr>
        <w:name w:val="138C474CE2294309A4B6C65769694438"/>
        <w:category>
          <w:name w:val="Общие"/>
          <w:gallery w:val="placeholder"/>
        </w:category>
        <w:types>
          <w:type w:val="bbPlcHdr"/>
        </w:types>
        <w:behaviors>
          <w:behavior w:val="content"/>
        </w:behaviors>
        <w:guid w:val="{56367E64-58EB-44D7-848D-2FC25631101E}"/>
      </w:docPartPr>
      <w:docPartBody>
        <w:p w:rsidR="00D8724C" w:rsidRDefault="006D3753">
          <w:pPr>
            <w:pStyle w:val="138C474CE2294309A4B6C65769694438"/>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20383778D7944BB6941D7E48331BEB33"/>
        <w:category>
          <w:name w:val="Общие"/>
          <w:gallery w:val="placeholder"/>
        </w:category>
        <w:types>
          <w:type w:val="bbPlcHdr"/>
        </w:types>
        <w:behaviors>
          <w:behavior w:val="content"/>
        </w:behaviors>
        <w:guid w:val="{2EC10C89-FEA2-49C3-81F7-AC3F88755F9E}"/>
      </w:docPartPr>
      <w:docPartBody>
        <w:p w:rsidR="00840C6F" w:rsidRDefault="00087F4A" w:rsidP="00087F4A">
          <w:pPr>
            <w:pStyle w:val="20383778D7944BB6941D7E48331BEB33"/>
          </w:pPr>
          <w:r w:rsidRPr="00853F0C">
            <w:rPr>
              <w:rStyle w:val="a3"/>
            </w:rPr>
            <w:t>Место для ввода текста.</w:t>
          </w:r>
        </w:p>
      </w:docPartBody>
    </w:docPart>
    <w:docPart>
      <w:docPartPr>
        <w:name w:val="B34C50A622AF4FE5889331C72204AA4E"/>
        <w:category>
          <w:name w:val="Общие"/>
          <w:gallery w:val="placeholder"/>
        </w:category>
        <w:types>
          <w:type w:val="bbPlcHdr"/>
        </w:types>
        <w:behaviors>
          <w:behavior w:val="content"/>
        </w:behaviors>
        <w:guid w:val="{46DABD95-5A30-45C7-AF82-C2DE13D27206}"/>
      </w:docPartPr>
      <w:docPartBody>
        <w:p w:rsidR="00840C6F" w:rsidRDefault="00087F4A" w:rsidP="00087F4A">
          <w:pPr>
            <w:pStyle w:val="B34C50A622AF4FE5889331C72204AA4E"/>
          </w:pPr>
          <w:r w:rsidRPr="00853F0C">
            <w:rPr>
              <w:rStyle w:val="a3"/>
            </w:rPr>
            <w:t>Место для ввода текста.</w:t>
          </w:r>
        </w:p>
      </w:docPartBody>
    </w:docPart>
    <w:docPart>
      <w:docPartPr>
        <w:name w:val="AF1D2172D74C4201B65391452646D20E"/>
        <w:category>
          <w:name w:val="Общие"/>
          <w:gallery w:val="placeholder"/>
        </w:category>
        <w:types>
          <w:type w:val="bbPlcHdr"/>
        </w:types>
        <w:behaviors>
          <w:behavior w:val="content"/>
        </w:behaviors>
        <w:guid w:val="{9849A374-955B-44B9-A01A-88ABCDE4E1DD}"/>
      </w:docPartPr>
      <w:docPartBody>
        <w:p w:rsidR="00840C6F" w:rsidRDefault="00087F4A" w:rsidP="00087F4A">
          <w:pPr>
            <w:pStyle w:val="AF1D2172D74C4201B65391452646D20E"/>
          </w:pPr>
          <w:r w:rsidRPr="00853F0C">
            <w:rPr>
              <w:rStyle w:val="a3"/>
            </w:rPr>
            <w:t>Место для ввода текста.</w:t>
          </w:r>
        </w:p>
      </w:docPartBody>
    </w:docPart>
    <w:docPart>
      <w:docPartPr>
        <w:name w:val="A79E33715F0E45B5A86EEBEC3A2A4EFE"/>
        <w:category>
          <w:name w:val="Общие"/>
          <w:gallery w:val="placeholder"/>
        </w:category>
        <w:types>
          <w:type w:val="bbPlcHdr"/>
        </w:types>
        <w:behaviors>
          <w:behavior w:val="content"/>
        </w:behaviors>
        <w:guid w:val="{88C9504E-5549-4F77-9D5B-8FAEE0A193F7}"/>
      </w:docPartPr>
      <w:docPartBody>
        <w:p w:rsidR="00840C6F" w:rsidRDefault="00087F4A" w:rsidP="00087F4A">
          <w:pPr>
            <w:pStyle w:val="A79E33715F0E45B5A86EEBEC3A2A4EFE"/>
          </w:pPr>
          <w:r w:rsidRPr="00BC1543">
            <w:rPr>
              <w:rStyle w:val="a3"/>
            </w:rPr>
            <w:t>Выберите элемент.</w:t>
          </w:r>
        </w:p>
      </w:docPartBody>
    </w:docPart>
    <w:docPart>
      <w:docPartPr>
        <w:name w:val="2A1607F7D7E64A3C857848F46913CB3D"/>
        <w:category>
          <w:name w:val="Общие"/>
          <w:gallery w:val="placeholder"/>
        </w:category>
        <w:types>
          <w:type w:val="bbPlcHdr"/>
        </w:types>
        <w:behaviors>
          <w:behavior w:val="content"/>
        </w:behaviors>
        <w:guid w:val="{EAB39659-57A7-4864-8069-816CD855F23E}"/>
      </w:docPartPr>
      <w:docPartBody>
        <w:p w:rsidR="00840C6F" w:rsidRDefault="00087F4A" w:rsidP="00087F4A">
          <w:pPr>
            <w:pStyle w:val="2A1607F7D7E64A3C857848F46913CB3D"/>
          </w:pPr>
          <w:r w:rsidRPr="00853F0C">
            <w:rPr>
              <w:rStyle w:val="a3"/>
            </w:rPr>
            <w:t>Место для ввода текста.</w:t>
          </w:r>
        </w:p>
      </w:docPartBody>
    </w:docPart>
    <w:docPart>
      <w:docPartPr>
        <w:name w:val="F271E69D65344AF1B764B23239E0DD13"/>
        <w:category>
          <w:name w:val="Общие"/>
          <w:gallery w:val="placeholder"/>
        </w:category>
        <w:types>
          <w:type w:val="bbPlcHdr"/>
        </w:types>
        <w:behaviors>
          <w:behavior w:val="content"/>
        </w:behaviors>
        <w:guid w:val="{205E10C5-54B7-4215-87E1-01FAB28A2487}"/>
      </w:docPartPr>
      <w:docPartBody>
        <w:p w:rsidR="00840C6F" w:rsidRDefault="00087F4A" w:rsidP="00087F4A">
          <w:pPr>
            <w:pStyle w:val="F271E69D65344AF1B764B23239E0DD13"/>
          </w:pPr>
          <w:r w:rsidRPr="00853F0C">
            <w:rPr>
              <w:rStyle w:val="a3"/>
            </w:rPr>
            <w:t>Место для ввода текста.</w:t>
          </w:r>
        </w:p>
      </w:docPartBody>
    </w:docPart>
    <w:docPart>
      <w:docPartPr>
        <w:name w:val="11D5B838EA8E474C8D8A4097FA677AB9"/>
        <w:category>
          <w:name w:val="Общие"/>
          <w:gallery w:val="placeholder"/>
        </w:category>
        <w:types>
          <w:type w:val="bbPlcHdr"/>
        </w:types>
        <w:behaviors>
          <w:behavior w:val="content"/>
        </w:behaviors>
        <w:guid w:val="{CCF6D359-C41E-4FDF-AC7D-110739B7F4C1}"/>
      </w:docPartPr>
      <w:docPartBody>
        <w:p w:rsidR="00840C6F" w:rsidRDefault="00087F4A" w:rsidP="00087F4A">
          <w:pPr>
            <w:pStyle w:val="11D5B838EA8E474C8D8A4097FA677AB9"/>
          </w:pPr>
          <w:r w:rsidRPr="00853F0C">
            <w:rPr>
              <w:rStyle w:val="a3"/>
            </w:rPr>
            <w:t>Место для ввода текста.</w:t>
          </w:r>
        </w:p>
      </w:docPartBody>
    </w:docPart>
    <w:docPart>
      <w:docPartPr>
        <w:name w:val="23AA560085834452AE754AA19751147E"/>
        <w:category>
          <w:name w:val="Общие"/>
          <w:gallery w:val="placeholder"/>
        </w:category>
        <w:types>
          <w:type w:val="bbPlcHdr"/>
        </w:types>
        <w:behaviors>
          <w:behavior w:val="content"/>
        </w:behaviors>
        <w:guid w:val="{6F1DE843-EFE2-4122-AC44-E6B28FBAC5A7}"/>
      </w:docPartPr>
      <w:docPartBody>
        <w:p w:rsidR="00840C6F" w:rsidRDefault="00087F4A" w:rsidP="00087F4A">
          <w:pPr>
            <w:pStyle w:val="23AA560085834452AE754AA19751147E"/>
          </w:pPr>
          <w:r w:rsidRPr="00853F0C">
            <w:rPr>
              <w:rStyle w:val="a3"/>
            </w:rPr>
            <w:t>Место для ввода текста.</w:t>
          </w:r>
        </w:p>
      </w:docPartBody>
    </w:docPart>
    <w:docPart>
      <w:docPartPr>
        <w:name w:val="C0EA5A10A170400BAE59798B2E17AFD1"/>
        <w:category>
          <w:name w:val="Общие"/>
          <w:gallery w:val="placeholder"/>
        </w:category>
        <w:types>
          <w:type w:val="bbPlcHdr"/>
        </w:types>
        <w:behaviors>
          <w:behavior w:val="content"/>
        </w:behaviors>
        <w:guid w:val="{0918ECFD-BF62-4DA7-9259-C9D150DF0BEC}"/>
      </w:docPartPr>
      <w:docPartBody>
        <w:p w:rsidR="00840C6F" w:rsidRDefault="00087F4A" w:rsidP="00087F4A">
          <w:pPr>
            <w:pStyle w:val="C0EA5A10A170400BAE59798B2E17AFD1"/>
          </w:pPr>
          <w:r w:rsidRPr="00853F0C">
            <w:rPr>
              <w:rStyle w:val="a3"/>
            </w:rPr>
            <w:t>Место для ввода текста.</w:t>
          </w:r>
        </w:p>
      </w:docPartBody>
    </w:docPart>
    <w:docPart>
      <w:docPartPr>
        <w:name w:val="E806A2AB00114A9AB5FFED60BD5185D1"/>
        <w:category>
          <w:name w:val="Общие"/>
          <w:gallery w:val="placeholder"/>
        </w:category>
        <w:types>
          <w:type w:val="bbPlcHdr"/>
        </w:types>
        <w:behaviors>
          <w:behavior w:val="content"/>
        </w:behaviors>
        <w:guid w:val="{768A4D8B-A6FC-4F78-807F-B1E09847AC49}"/>
      </w:docPartPr>
      <w:docPartBody>
        <w:p w:rsidR="00840C6F" w:rsidRDefault="00087F4A" w:rsidP="00087F4A">
          <w:pPr>
            <w:pStyle w:val="E806A2AB00114A9AB5FFED60BD5185D1"/>
          </w:pPr>
          <w:r w:rsidRPr="00853F0C">
            <w:rPr>
              <w:rStyle w:val="a3"/>
            </w:rPr>
            <w:t>Место для ввода текста.</w:t>
          </w:r>
        </w:p>
      </w:docPartBody>
    </w:docPart>
    <w:docPart>
      <w:docPartPr>
        <w:name w:val="AFFF29E2232148C0A793032FCC7FFE78"/>
        <w:category>
          <w:name w:val="Общие"/>
          <w:gallery w:val="placeholder"/>
        </w:category>
        <w:types>
          <w:type w:val="bbPlcHdr"/>
        </w:types>
        <w:behaviors>
          <w:behavior w:val="content"/>
        </w:behaviors>
        <w:guid w:val="{E7A57E13-CEDA-4E94-B914-6F8195505903}"/>
      </w:docPartPr>
      <w:docPartBody>
        <w:p w:rsidR="00840C6F" w:rsidRDefault="00087F4A" w:rsidP="00087F4A">
          <w:pPr>
            <w:pStyle w:val="AFFF29E2232148C0A793032FCC7FFE78"/>
          </w:pPr>
          <w:r w:rsidRPr="00853F0C">
            <w:rPr>
              <w:rStyle w:val="a3"/>
            </w:rPr>
            <w:t>Место для ввода текста.</w:t>
          </w:r>
        </w:p>
      </w:docPartBody>
    </w:docPart>
    <w:docPart>
      <w:docPartPr>
        <w:name w:val="8905B472EB254FD299AD77EE1D3B70ED"/>
        <w:category>
          <w:name w:val="Общие"/>
          <w:gallery w:val="placeholder"/>
        </w:category>
        <w:types>
          <w:type w:val="bbPlcHdr"/>
        </w:types>
        <w:behaviors>
          <w:behavior w:val="content"/>
        </w:behaviors>
        <w:guid w:val="{4D1113DD-9AB7-44FC-ACC2-EAD0B2305E69}"/>
      </w:docPartPr>
      <w:docPartBody>
        <w:p w:rsidR="00840C6F" w:rsidRDefault="00087F4A" w:rsidP="00087F4A">
          <w:pPr>
            <w:pStyle w:val="8905B472EB254FD299AD77EE1D3B70ED"/>
          </w:pPr>
          <w:r w:rsidRPr="00853F0C">
            <w:rPr>
              <w:rStyle w:val="a3"/>
            </w:rPr>
            <w:t>Место для ввода текста.</w:t>
          </w:r>
        </w:p>
      </w:docPartBody>
    </w:docPart>
    <w:docPart>
      <w:docPartPr>
        <w:name w:val="F8E7F38C4DCB4E639E0D74350403CA8B"/>
        <w:category>
          <w:name w:val="Общие"/>
          <w:gallery w:val="placeholder"/>
        </w:category>
        <w:types>
          <w:type w:val="bbPlcHdr"/>
        </w:types>
        <w:behaviors>
          <w:behavior w:val="content"/>
        </w:behaviors>
        <w:guid w:val="{2387DACB-987F-4535-A7EA-0EFE0FB0E209}"/>
      </w:docPartPr>
      <w:docPartBody>
        <w:p w:rsidR="00840C6F" w:rsidRDefault="00087F4A" w:rsidP="00087F4A">
          <w:pPr>
            <w:pStyle w:val="F8E7F38C4DCB4E639E0D74350403CA8B"/>
          </w:pPr>
          <w:r w:rsidRPr="00853F0C">
            <w:rPr>
              <w:rStyle w:val="a3"/>
            </w:rPr>
            <w:t>Место для ввода текста.</w:t>
          </w:r>
        </w:p>
      </w:docPartBody>
    </w:docPart>
    <w:docPart>
      <w:docPartPr>
        <w:name w:val="84BE91868C7748A7A9F2A8D942D455CE"/>
        <w:category>
          <w:name w:val="Общие"/>
          <w:gallery w:val="placeholder"/>
        </w:category>
        <w:types>
          <w:type w:val="bbPlcHdr"/>
        </w:types>
        <w:behaviors>
          <w:behavior w:val="content"/>
        </w:behaviors>
        <w:guid w:val="{3229AF06-DB47-47B9-BA35-EF49EB416684}"/>
      </w:docPartPr>
      <w:docPartBody>
        <w:p w:rsidR="00840C6F" w:rsidRDefault="00087F4A" w:rsidP="00087F4A">
          <w:pPr>
            <w:pStyle w:val="84BE91868C7748A7A9F2A8D942D455CE"/>
          </w:pPr>
          <w:r w:rsidRPr="00853F0C">
            <w:rPr>
              <w:rStyle w:val="a3"/>
            </w:rPr>
            <w:t>Место для ввода текста.</w:t>
          </w:r>
        </w:p>
      </w:docPartBody>
    </w:docPart>
    <w:docPart>
      <w:docPartPr>
        <w:name w:val="73FBCE4E26074636AA0F35E604D7F50D"/>
        <w:category>
          <w:name w:val="Общие"/>
          <w:gallery w:val="placeholder"/>
        </w:category>
        <w:types>
          <w:type w:val="bbPlcHdr"/>
        </w:types>
        <w:behaviors>
          <w:behavior w:val="content"/>
        </w:behaviors>
        <w:guid w:val="{DF289601-4E53-4AF7-A01E-DF41706D0081}"/>
      </w:docPartPr>
      <w:docPartBody>
        <w:p w:rsidR="00840C6F" w:rsidRDefault="00087F4A" w:rsidP="00087F4A">
          <w:pPr>
            <w:pStyle w:val="73FBCE4E26074636AA0F35E604D7F50D"/>
          </w:pPr>
          <w:r w:rsidRPr="00853F0C">
            <w:rPr>
              <w:rStyle w:val="a3"/>
            </w:rPr>
            <w:t>Место для ввода текста.</w:t>
          </w:r>
        </w:p>
      </w:docPartBody>
    </w:docPart>
    <w:docPart>
      <w:docPartPr>
        <w:name w:val="18DA3B4F00AB4D25BF4D8C76D32B62AF"/>
        <w:category>
          <w:name w:val="Общие"/>
          <w:gallery w:val="placeholder"/>
        </w:category>
        <w:types>
          <w:type w:val="bbPlcHdr"/>
        </w:types>
        <w:behaviors>
          <w:behavior w:val="content"/>
        </w:behaviors>
        <w:guid w:val="{95F451F2-2BF9-441B-B535-DD4D837CC7D5}"/>
      </w:docPartPr>
      <w:docPartBody>
        <w:p w:rsidR="00840C6F" w:rsidRDefault="00087F4A" w:rsidP="00087F4A">
          <w:pPr>
            <w:pStyle w:val="18DA3B4F00AB4D25BF4D8C76D32B62AF"/>
          </w:pPr>
          <w:r w:rsidRPr="00853F0C">
            <w:rPr>
              <w:rStyle w:val="a3"/>
            </w:rPr>
            <w:t>Место для ввода текста.</w:t>
          </w:r>
        </w:p>
      </w:docPartBody>
    </w:docPart>
    <w:docPart>
      <w:docPartPr>
        <w:name w:val="00BA46B122FD49FBB4B46444C8C7E002"/>
        <w:category>
          <w:name w:val="Общие"/>
          <w:gallery w:val="placeholder"/>
        </w:category>
        <w:types>
          <w:type w:val="bbPlcHdr"/>
        </w:types>
        <w:behaviors>
          <w:behavior w:val="content"/>
        </w:behaviors>
        <w:guid w:val="{24C4E1EC-879D-49B0-B5D7-A1E1C710CBA9}"/>
      </w:docPartPr>
      <w:docPartBody>
        <w:p w:rsidR="00840C6F" w:rsidRDefault="00087F4A" w:rsidP="00087F4A">
          <w:pPr>
            <w:pStyle w:val="00BA46B122FD49FBB4B46444C8C7E002"/>
          </w:pPr>
          <w:r w:rsidRPr="00853F0C">
            <w:rPr>
              <w:rStyle w:val="a3"/>
            </w:rPr>
            <w:t>Место для ввода текста.</w:t>
          </w:r>
        </w:p>
      </w:docPartBody>
    </w:docPart>
    <w:docPart>
      <w:docPartPr>
        <w:name w:val="39AFEB521B874963AD01D78E8B7CAEB2"/>
        <w:category>
          <w:name w:val="Общие"/>
          <w:gallery w:val="placeholder"/>
        </w:category>
        <w:types>
          <w:type w:val="bbPlcHdr"/>
        </w:types>
        <w:behaviors>
          <w:behavior w:val="content"/>
        </w:behaviors>
        <w:guid w:val="{1CDE6761-9FE6-4C79-8D76-9BA278F00DE9}"/>
      </w:docPartPr>
      <w:docPartBody>
        <w:p w:rsidR="00840C6F" w:rsidRDefault="00087F4A" w:rsidP="00087F4A">
          <w:pPr>
            <w:pStyle w:val="39AFEB521B874963AD01D78E8B7CAEB2"/>
          </w:pPr>
          <w:r w:rsidRPr="00853F0C">
            <w:rPr>
              <w:rStyle w:val="a3"/>
            </w:rPr>
            <w:t>Место для ввода текста.</w:t>
          </w:r>
        </w:p>
      </w:docPartBody>
    </w:docPart>
    <w:docPart>
      <w:docPartPr>
        <w:name w:val="6DBB86A6DFCE4516B51B1AFC6498A221"/>
        <w:category>
          <w:name w:val="Общие"/>
          <w:gallery w:val="placeholder"/>
        </w:category>
        <w:types>
          <w:type w:val="bbPlcHdr"/>
        </w:types>
        <w:behaviors>
          <w:behavior w:val="content"/>
        </w:behaviors>
        <w:guid w:val="{E181774B-9551-4555-A057-415E6E44FA52}"/>
      </w:docPartPr>
      <w:docPartBody>
        <w:p w:rsidR="00840C6F" w:rsidRDefault="00087F4A" w:rsidP="00087F4A">
          <w:pPr>
            <w:pStyle w:val="6DBB86A6DFCE4516B51B1AFC6498A221"/>
          </w:pPr>
          <w:r w:rsidRPr="00853F0C">
            <w:rPr>
              <w:rStyle w:val="a3"/>
            </w:rPr>
            <w:t>Место для ввода текста.</w:t>
          </w:r>
        </w:p>
      </w:docPartBody>
    </w:docPart>
    <w:docPart>
      <w:docPartPr>
        <w:name w:val="22F96CBD44FE4717AE55D3C4373ACAD9"/>
        <w:category>
          <w:name w:val="Общие"/>
          <w:gallery w:val="placeholder"/>
        </w:category>
        <w:types>
          <w:type w:val="bbPlcHdr"/>
        </w:types>
        <w:behaviors>
          <w:behavior w:val="content"/>
        </w:behaviors>
        <w:guid w:val="{DE1CFAD9-1C7E-4E13-BEC7-5D9DEE2856C1}"/>
      </w:docPartPr>
      <w:docPartBody>
        <w:p w:rsidR="00840C6F" w:rsidRDefault="00087F4A" w:rsidP="00087F4A">
          <w:pPr>
            <w:pStyle w:val="22F96CBD44FE4717AE55D3C4373ACAD9"/>
          </w:pPr>
          <w:r w:rsidRPr="00853F0C">
            <w:rPr>
              <w:rStyle w:val="a3"/>
            </w:rPr>
            <w:t>Место для ввода текста.</w:t>
          </w:r>
        </w:p>
      </w:docPartBody>
    </w:docPart>
    <w:docPart>
      <w:docPartPr>
        <w:name w:val="0F5AE1428C59455BAB2F260EBABB370D"/>
        <w:category>
          <w:name w:val="Общие"/>
          <w:gallery w:val="placeholder"/>
        </w:category>
        <w:types>
          <w:type w:val="bbPlcHdr"/>
        </w:types>
        <w:behaviors>
          <w:behavior w:val="content"/>
        </w:behaviors>
        <w:guid w:val="{6F866EB9-6E51-46C1-8452-1B2CC6069FD3}"/>
      </w:docPartPr>
      <w:docPartBody>
        <w:p w:rsidR="00840C6F" w:rsidRDefault="00087F4A" w:rsidP="00087F4A">
          <w:pPr>
            <w:pStyle w:val="0F5AE1428C59455BAB2F260EBABB370D"/>
          </w:pPr>
          <w:r w:rsidRPr="00853F0C">
            <w:rPr>
              <w:rStyle w:val="a3"/>
            </w:rPr>
            <w:t>Место для ввода текста.</w:t>
          </w:r>
        </w:p>
      </w:docPartBody>
    </w:docPart>
    <w:docPart>
      <w:docPartPr>
        <w:name w:val="ECAB5D7445DC4F28B74F1AE94335D5A2"/>
        <w:category>
          <w:name w:val="Общие"/>
          <w:gallery w:val="placeholder"/>
        </w:category>
        <w:types>
          <w:type w:val="bbPlcHdr"/>
        </w:types>
        <w:behaviors>
          <w:behavior w:val="content"/>
        </w:behaviors>
        <w:guid w:val="{F274CCBC-7D12-426D-976A-EDC8F381DF8E}"/>
      </w:docPartPr>
      <w:docPartBody>
        <w:p w:rsidR="00840C6F" w:rsidRDefault="00087F4A" w:rsidP="00087F4A">
          <w:pPr>
            <w:pStyle w:val="ECAB5D7445DC4F28B74F1AE94335D5A2"/>
          </w:pPr>
          <w:r w:rsidRPr="00853F0C">
            <w:rPr>
              <w:rStyle w:val="a3"/>
            </w:rPr>
            <w:t>Место для ввода текста.</w:t>
          </w:r>
        </w:p>
      </w:docPartBody>
    </w:docPart>
    <w:docPart>
      <w:docPartPr>
        <w:name w:val="2D0C7E7971A44AC7990FDD1758925293"/>
        <w:category>
          <w:name w:val="Общие"/>
          <w:gallery w:val="placeholder"/>
        </w:category>
        <w:types>
          <w:type w:val="bbPlcHdr"/>
        </w:types>
        <w:behaviors>
          <w:behavior w:val="content"/>
        </w:behaviors>
        <w:guid w:val="{8446E95A-FD62-41DC-A7D1-E7C385A693B8}"/>
      </w:docPartPr>
      <w:docPartBody>
        <w:p w:rsidR="00840C6F" w:rsidRDefault="00087F4A" w:rsidP="00087F4A">
          <w:pPr>
            <w:pStyle w:val="2D0C7E7971A44AC7990FDD1758925293"/>
          </w:pPr>
          <w:r w:rsidRPr="00853F0C">
            <w:rPr>
              <w:rStyle w:val="a3"/>
            </w:rPr>
            <w:t>Место для ввода текста.</w:t>
          </w:r>
        </w:p>
      </w:docPartBody>
    </w:docPart>
    <w:docPart>
      <w:docPartPr>
        <w:name w:val="69C63855A7784715A00B18D8D1E0193C"/>
        <w:category>
          <w:name w:val="Общие"/>
          <w:gallery w:val="placeholder"/>
        </w:category>
        <w:types>
          <w:type w:val="bbPlcHdr"/>
        </w:types>
        <w:behaviors>
          <w:behavior w:val="content"/>
        </w:behaviors>
        <w:guid w:val="{30F3B8D1-216B-4879-929C-F734629B0CCC}"/>
      </w:docPartPr>
      <w:docPartBody>
        <w:p w:rsidR="00840C6F" w:rsidRDefault="00087F4A" w:rsidP="00087F4A">
          <w:pPr>
            <w:pStyle w:val="69C63855A7784715A00B18D8D1E0193C"/>
          </w:pPr>
          <w:r w:rsidRPr="00D75CE4">
            <w:rPr>
              <w:rStyle w:val="a3"/>
            </w:rPr>
            <w:t>Место для ввода текста.</w:t>
          </w:r>
        </w:p>
      </w:docPartBody>
    </w:docPart>
    <w:docPart>
      <w:docPartPr>
        <w:name w:val="B1999A45419C4BC9A103FB823A7EFE98"/>
        <w:category>
          <w:name w:val="Общие"/>
          <w:gallery w:val="placeholder"/>
        </w:category>
        <w:types>
          <w:type w:val="bbPlcHdr"/>
        </w:types>
        <w:behaviors>
          <w:behavior w:val="content"/>
        </w:behaviors>
        <w:guid w:val="{5D6A808A-2323-4DA7-990F-B03D2B3DC878}"/>
      </w:docPartPr>
      <w:docPartBody>
        <w:p w:rsidR="00840C6F" w:rsidRDefault="00087F4A" w:rsidP="00087F4A">
          <w:pPr>
            <w:pStyle w:val="B1999A45419C4BC9A103FB823A7EFE98"/>
          </w:pPr>
          <w:r w:rsidRPr="00853F0C">
            <w:rPr>
              <w:rStyle w:val="a3"/>
            </w:rPr>
            <w:t>Место для ввода текста.</w:t>
          </w:r>
        </w:p>
      </w:docPartBody>
    </w:docPart>
    <w:docPart>
      <w:docPartPr>
        <w:name w:val="9835FB55D5DE40FCB02F4FAE45ED4E3A"/>
        <w:category>
          <w:name w:val="Общие"/>
          <w:gallery w:val="placeholder"/>
        </w:category>
        <w:types>
          <w:type w:val="bbPlcHdr"/>
        </w:types>
        <w:behaviors>
          <w:behavior w:val="content"/>
        </w:behaviors>
        <w:guid w:val="{F25632E2-C00F-451B-8B59-BEC1B5FE1162}"/>
      </w:docPartPr>
      <w:docPartBody>
        <w:p w:rsidR="00840C6F" w:rsidRDefault="00087F4A" w:rsidP="00087F4A">
          <w:pPr>
            <w:pStyle w:val="9835FB55D5DE40FCB02F4FAE45ED4E3A"/>
          </w:pPr>
          <w:r w:rsidRPr="00853F0C">
            <w:rPr>
              <w:rStyle w:val="a3"/>
            </w:rPr>
            <w:t>Место для ввода текста.</w:t>
          </w:r>
        </w:p>
      </w:docPartBody>
    </w:docPart>
    <w:docPart>
      <w:docPartPr>
        <w:name w:val="5C058A025B304BD89416D5ABF5F14BC0"/>
        <w:category>
          <w:name w:val="Общие"/>
          <w:gallery w:val="placeholder"/>
        </w:category>
        <w:types>
          <w:type w:val="bbPlcHdr"/>
        </w:types>
        <w:behaviors>
          <w:behavior w:val="content"/>
        </w:behaviors>
        <w:guid w:val="{1BE7F33A-73DA-4E1F-B28F-845E0F88CE50}"/>
      </w:docPartPr>
      <w:docPartBody>
        <w:p w:rsidR="00840C6F" w:rsidRDefault="00087F4A" w:rsidP="00087F4A">
          <w:pPr>
            <w:pStyle w:val="5C058A025B304BD89416D5ABF5F14BC0"/>
          </w:pPr>
          <w:r w:rsidRPr="00853F0C">
            <w:rPr>
              <w:rStyle w:val="a3"/>
            </w:rPr>
            <w:t>Место для ввода текста.</w:t>
          </w:r>
        </w:p>
      </w:docPartBody>
    </w:docPart>
    <w:docPart>
      <w:docPartPr>
        <w:name w:val="7AC2A44DF81F4B7A92F518D37FB272DE"/>
        <w:category>
          <w:name w:val="Общие"/>
          <w:gallery w:val="placeholder"/>
        </w:category>
        <w:types>
          <w:type w:val="bbPlcHdr"/>
        </w:types>
        <w:behaviors>
          <w:behavior w:val="content"/>
        </w:behaviors>
        <w:guid w:val="{655DCE66-D806-48E4-85CD-7C4A3763B87C}"/>
      </w:docPartPr>
      <w:docPartBody>
        <w:p w:rsidR="00840C6F" w:rsidRDefault="00087F4A" w:rsidP="00087F4A">
          <w:pPr>
            <w:pStyle w:val="7AC2A44DF81F4B7A92F518D37FB272DE"/>
          </w:pPr>
          <w:r w:rsidRPr="00853F0C">
            <w:rPr>
              <w:rStyle w:val="a3"/>
            </w:rPr>
            <w:t>Место для ввода текста.</w:t>
          </w:r>
        </w:p>
      </w:docPartBody>
    </w:docPart>
    <w:docPart>
      <w:docPartPr>
        <w:name w:val="9BA51B3C9E884727B474D4B270B6B788"/>
        <w:category>
          <w:name w:val="Общие"/>
          <w:gallery w:val="placeholder"/>
        </w:category>
        <w:types>
          <w:type w:val="bbPlcHdr"/>
        </w:types>
        <w:behaviors>
          <w:behavior w:val="content"/>
        </w:behaviors>
        <w:guid w:val="{C77B074D-6EB2-4ABF-8E7D-A28E72E153DB}"/>
      </w:docPartPr>
      <w:docPartBody>
        <w:p w:rsidR="00840C6F" w:rsidRDefault="00087F4A" w:rsidP="00087F4A">
          <w:pPr>
            <w:pStyle w:val="9BA51B3C9E884727B474D4B270B6B788"/>
          </w:pPr>
          <w:r w:rsidRPr="00853F0C">
            <w:rPr>
              <w:rStyle w:val="a3"/>
            </w:rPr>
            <w:t>Место для ввода текста.</w:t>
          </w:r>
        </w:p>
      </w:docPartBody>
    </w:docPart>
    <w:docPart>
      <w:docPartPr>
        <w:name w:val="C9E6A74A98944F61B13BF162C65485BC"/>
        <w:category>
          <w:name w:val="Общие"/>
          <w:gallery w:val="placeholder"/>
        </w:category>
        <w:types>
          <w:type w:val="bbPlcHdr"/>
        </w:types>
        <w:behaviors>
          <w:behavior w:val="content"/>
        </w:behaviors>
        <w:guid w:val="{75FADEF0-30F0-49C2-9B1F-2B26B93A2743}"/>
      </w:docPartPr>
      <w:docPartBody>
        <w:p w:rsidR="00840C6F" w:rsidRDefault="00087F4A" w:rsidP="00087F4A">
          <w:pPr>
            <w:pStyle w:val="C9E6A74A98944F61B13BF162C65485BC"/>
          </w:pPr>
          <w:r w:rsidRPr="00853F0C">
            <w:rPr>
              <w:rStyle w:val="a3"/>
            </w:rPr>
            <w:t>Место для ввода текста.</w:t>
          </w:r>
        </w:p>
      </w:docPartBody>
    </w:docPart>
    <w:docPart>
      <w:docPartPr>
        <w:name w:val="D879B6DB540349D5B71DE2A9D5370BD1"/>
        <w:category>
          <w:name w:val="Общие"/>
          <w:gallery w:val="placeholder"/>
        </w:category>
        <w:types>
          <w:type w:val="bbPlcHdr"/>
        </w:types>
        <w:behaviors>
          <w:behavior w:val="content"/>
        </w:behaviors>
        <w:guid w:val="{4F90C196-EBEA-42B2-A540-75B9E47513A7}"/>
      </w:docPartPr>
      <w:docPartBody>
        <w:p w:rsidR="00840C6F" w:rsidRDefault="00087F4A" w:rsidP="00087F4A">
          <w:pPr>
            <w:pStyle w:val="D879B6DB540349D5B71DE2A9D5370BD1"/>
          </w:pPr>
          <w:r w:rsidRPr="00853F0C">
            <w:rPr>
              <w:rStyle w:val="a3"/>
            </w:rPr>
            <w:t>Место для ввода текста.</w:t>
          </w:r>
        </w:p>
      </w:docPartBody>
    </w:docPart>
    <w:docPart>
      <w:docPartPr>
        <w:name w:val="D0D31A35963D40C3ABC432FBEDDEEEC0"/>
        <w:category>
          <w:name w:val="Общие"/>
          <w:gallery w:val="placeholder"/>
        </w:category>
        <w:types>
          <w:type w:val="bbPlcHdr"/>
        </w:types>
        <w:behaviors>
          <w:behavior w:val="content"/>
        </w:behaviors>
        <w:guid w:val="{52A19C49-1610-427E-A2E5-D4FAAF8EB8E9}"/>
      </w:docPartPr>
      <w:docPartBody>
        <w:p w:rsidR="00840C6F" w:rsidRDefault="00087F4A" w:rsidP="00087F4A">
          <w:pPr>
            <w:pStyle w:val="D0D31A35963D40C3ABC432FBEDDEEEC0"/>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End w:id="8"/>
        <w:bookmarkEnd w:id="9"/>
        <w:bookmarkEnd w:id="10"/>
        <w:bookmarkEnd w:id="11"/>
        <w:bookmarkEnd w:id="12"/>
        <w:bookmarkEnd w:id="13"/>
        <w:bookmarkEnd w:id="14"/>
        <w:bookmarkEnd w:id="15"/>
        <w:bookmarkEnd w:id="16"/>
        <w:bookmarkEnd w:id="17"/>
        <w:bookmarkEnd w:id="18"/>
        <w:bookmarkEnd w:id="19"/>
      </w:docPartBody>
    </w:docPart>
    <w:docPart>
      <w:docPartPr>
        <w:name w:val="ABDBB1241C364DCEB703D5EEAF07459E"/>
        <w:category>
          <w:name w:val="Общие"/>
          <w:gallery w:val="placeholder"/>
        </w:category>
        <w:types>
          <w:type w:val="bbPlcHdr"/>
        </w:types>
        <w:behaviors>
          <w:behavior w:val="content"/>
        </w:behaviors>
        <w:guid w:val="{DBBD7C37-D546-41F3-9025-DEB17D252437}"/>
      </w:docPartPr>
      <w:docPartBody>
        <w:p w:rsidR="00000000" w:rsidRDefault="004D5915" w:rsidP="004D5915">
          <w:pPr>
            <w:pStyle w:val="ABDBB1241C364DCEB703D5EEAF07459E"/>
          </w:pPr>
          <w:bookmarkStart w:id="21" w:name="НПлана"/>
          <w:bookmarkStart w:id="22" w:name="НПлана"/>
          <w:bookmarkStart w:id="23" w:name="НПлана"/>
          <w:bookmarkStart w:id="24" w:name="НПлана"/>
          <w:bookmarkEnd w:id="20"/>
          <w:bookmarkEnd w:id="21"/>
          <w:bookmarkEnd w:id="22"/>
          <w:bookmarkEnd w:id="23"/>
          <w:r w:rsidRPr="00853F0C">
            <w:rPr>
              <w:rStyle w:val="a3"/>
            </w:rPr>
            <w:t xml:space="preserve">Место для ввода </w:t>
          </w:r>
          <w:r>
            <w:rPr>
              <w:rStyle w:val="a3"/>
            </w:rPr>
            <w:t>номера</w:t>
          </w:r>
          <w:bookmarkEnd w:id="24"/>
        </w:p>
      </w:docPartBody>
    </w:docPart>
    <w:docPart>
      <w:docPartPr>
        <w:name w:val="3B91806BD76047A7AF71C0EF134CB9A0"/>
        <w:category>
          <w:name w:val="Общие"/>
          <w:gallery w:val="placeholder"/>
        </w:category>
        <w:types>
          <w:type w:val="bbPlcHdr"/>
        </w:types>
        <w:behaviors>
          <w:behavior w:val="content"/>
        </w:behaviors>
        <w:guid w:val="{2C1C1A0A-B1FD-47B7-85A6-FA0238C924FB}"/>
      </w:docPartPr>
      <w:docPartBody>
        <w:p w:rsidR="00000000" w:rsidRDefault="004D5915" w:rsidP="004D5915">
          <w:pPr>
            <w:pStyle w:val="3B91806BD76047A7AF71C0EF134CB9A0"/>
          </w:pPr>
          <w:bookmarkStart w:id="25" w:name="НПлана"/>
          <w:r w:rsidRPr="00853F0C">
            <w:rPr>
              <w:rStyle w:val="a3"/>
            </w:rPr>
            <w:t xml:space="preserve">Место для ввода </w:t>
          </w:r>
          <w:r>
            <w:rPr>
              <w:rStyle w:val="a3"/>
            </w:rPr>
            <w:t>номера</w:t>
          </w:r>
          <w:bookmarkEnd w:id="25"/>
        </w:p>
      </w:docPartBody>
    </w:docPart>
    <w:docPart>
      <w:docPartPr>
        <w:name w:val="C7502564A33D48BC952C9C4ECBBD7FB0"/>
        <w:category>
          <w:name w:val="Общие"/>
          <w:gallery w:val="placeholder"/>
        </w:category>
        <w:types>
          <w:type w:val="bbPlcHdr"/>
        </w:types>
        <w:behaviors>
          <w:behavior w:val="content"/>
        </w:behaviors>
        <w:guid w:val="{31D6CF3C-8228-4A02-9497-937DA84113B9}"/>
      </w:docPartPr>
      <w:docPartBody>
        <w:p w:rsidR="00000000" w:rsidRDefault="004D5915" w:rsidP="004D5915">
          <w:pPr>
            <w:pStyle w:val="C7502564A33D48BC952C9C4ECBBD7FB0"/>
          </w:pPr>
          <w:bookmarkStart w:id="26" w:name="НПлана"/>
          <w:r w:rsidRPr="00853F0C">
            <w:rPr>
              <w:rStyle w:val="a3"/>
            </w:rPr>
            <w:t xml:space="preserve">Место для ввода </w:t>
          </w:r>
          <w:r>
            <w:rPr>
              <w:rStyle w:val="a3"/>
            </w:rPr>
            <w:t>номера</w:t>
          </w:r>
          <w:bookmarkEnd w:id="26"/>
        </w:p>
      </w:docPartBody>
    </w:docPart>
    <w:docPart>
      <w:docPartPr>
        <w:name w:val="A9F437CB8D4C44F8A4054083C875EB19"/>
        <w:category>
          <w:name w:val="Общие"/>
          <w:gallery w:val="placeholder"/>
        </w:category>
        <w:types>
          <w:type w:val="bbPlcHdr"/>
        </w:types>
        <w:behaviors>
          <w:behavior w:val="content"/>
        </w:behaviors>
        <w:guid w:val="{7620C0D1-6370-4A9D-B964-14B80B12930E}"/>
      </w:docPartPr>
      <w:docPartBody>
        <w:p w:rsidR="00000000" w:rsidRDefault="004D5915" w:rsidP="004D5915">
          <w:pPr>
            <w:pStyle w:val="A9F437CB8D4C44F8A4054083C875EB19"/>
          </w:pPr>
          <w:bookmarkStart w:id="27" w:name="НПлана"/>
          <w:r w:rsidRPr="00853F0C">
            <w:rPr>
              <w:rStyle w:val="a3"/>
            </w:rPr>
            <w:t xml:space="preserve">Место для ввода </w:t>
          </w:r>
          <w:r>
            <w:rPr>
              <w:rStyle w:val="a3"/>
            </w:rPr>
            <w:t>номера</w:t>
          </w:r>
          <w:bookmarkEnd w:id="27"/>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137F"/>
    <w:rsid w:val="00087F4A"/>
    <w:rsid w:val="0035150E"/>
    <w:rsid w:val="004B26CA"/>
    <w:rsid w:val="004D5915"/>
    <w:rsid w:val="005362A2"/>
    <w:rsid w:val="00550CAC"/>
    <w:rsid w:val="005756A9"/>
    <w:rsid w:val="006D3753"/>
    <w:rsid w:val="007531DC"/>
    <w:rsid w:val="007721F5"/>
    <w:rsid w:val="00840C6F"/>
    <w:rsid w:val="008755AC"/>
    <w:rsid w:val="008777DC"/>
    <w:rsid w:val="00923F4D"/>
    <w:rsid w:val="00AA069C"/>
    <w:rsid w:val="00AA2A9A"/>
    <w:rsid w:val="00B471F9"/>
    <w:rsid w:val="00C03559"/>
    <w:rsid w:val="00CC2B40"/>
    <w:rsid w:val="00D24B5D"/>
    <w:rsid w:val="00D8724C"/>
    <w:rsid w:val="00DD167E"/>
    <w:rsid w:val="00F92EEA"/>
    <w:rsid w:val="00FF13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D5915"/>
    <w:rPr>
      <w:color w:val="808080"/>
    </w:rPr>
  </w:style>
  <w:style w:type="paragraph" w:customStyle="1" w:styleId="AA4823036CB845EC972A46F385EF1A63">
    <w:name w:val="AA4823036CB845EC972A46F385EF1A63"/>
  </w:style>
  <w:style w:type="paragraph" w:customStyle="1" w:styleId="87EB7D2CD4FD449F800263FF034F378E">
    <w:name w:val="87EB7D2CD4FD449F800263FF034F378E"/>
  </w:style>
  <w:style w:type="paragraph" w:customStyle="1" w:styleId="E1A3C7CED3E34559A28A692AD1A0B4B1">
    <w:name w:val="E1A3C7CED3E34559A28A692AD1A0B4B1"/>
  </w:style>
  <w:style w:type="paragraph" w:customStyle="1" w:styleId="0BBD45FC541A4A0D8C40A2653546D054">
    <w:name w:val="0BBD45FC541A4A0D8C40A2653546D054"/>
  </w:style>
  <w:style w:type="paragraph" w:customStyle="1" w:styleId="60D202CFFCE046D6BD2D0ECAA388236A">
    <w:name w:val="60D202CFFCE046D6BD2D0ECAA388236A"/>
  </w:style>
  <w:style w:type="paragraph" w:customStyle="1" w:styleId="1E60F975637C4FFB99C6E499C73E04A8">
    <w:name w:val="1E60F975637C4FFB99C6E499C73E04A8"/>
  </w:style>
  <w:style w:type="paragraph" w:customStyle="1" w:styleId="EA950B620EF04F4993CE7FC2593E2203">
    <w:name w:val="EA950B620EF04F4993CE7FC2593E2203"/>
  </w:style>
  <w:style w:type="paragraph" w:customStyle="1" w:styleId="88475BE096384D75BBA1AF39BB2C5D6E">
    <w:name w:val="88475BE096384D75BBA1AF39BB2C5D6E"/>
  </w:style>
  <w:style w:type="paragraph" w:customStyle="1" w:styleId="E5CE0F2D96634F11A27C44E4D6248043">
    <w:name w:val="E5CE0F2D96634F11A27C44E4D6248043"/>
  </w:style>
  <w:style w:type="paragraph" w:customStyle="1" w:styleId="A41AAA73D3A2410297BFD6E6B039C0A9">
    <w:name w:val="A41AAA73D3A2410297BFD6E6B039C0A9"/>
  </w:style>
  <w:style w:type="paragraph" w:customStyle="1" w:styleId="613620B84E384B87920FB1EECEB9FEE4">
    <w:name w:val="613620B84E384B87920FB1EECEB9FEE4"/>
  </w:style>
  <w:style w:type="paragraph" w:customStyle="1" w:styleId="5D9CEF3C9D43485FA4C8B52CAEFA97D8">
    <w:name w:val="5D9CEF3C9D43485FA4C8B52CAEFA97D8"/>
  </w:style>
  <w:style w:type="paragraph" w:customStyle="1" w:styleId="9175908D992F402EB0DE53C42467AA6E">
    <w:name w:val="9175908D992F402EB0DE53C42467AA6E"/>
  </w:style>
  <w:style w:type="paragraph" w:customStyle="1" w:styleId="9FF27B27656E47179C63EA2EFB9EA2AA">
    <w:name w:val="9FF27B27656E47179C63EA2EFB9EA2AA"/>
  </w:style>
  <w:style w:type="paragraph" w:customStyle="1" w:styleId="2579B54D48C64EA38C346FEB620E2335">
    <w:name w:val="2579B54D48C64EA38C346FEB620E2335"/>
  </w:style>
  <w:style w:type="paragraph" w:customStyle="1" w:styleId="1282EA2608834D679E2CF70090CE6F6C">
    <w:name w:val="1282EA2608834D679E2CF70090CE6F6C"/>
  </w:style>
  <w:style w:type="paragraph" w:customStyle="1" w:styleId="B3DE3BCBD2EF4D61B8F582B0DC4568F7">
    <w:name w:val="B3DE3BCBD2EF4D61B8F582B0DC4568F7"/>
  </w:style>
  <w:style w:type="paragraph" w:customStyle="1" w:styleId="51C0AF5794444954B2C39A1669EC7461">
    <w:name w:val="51C0AF5794444954B2C39A1669EC7461"/>
  </w:style>
  <w:style w:type="paragraph" w:customStyle="1" w:styleId="0C6C279D60E14F92ADD7F70326B9BD4C">
    <w:name w:val="0C6C279D60E14F92ADD7F70326B9BD4C"/>
  </w:style>
  <w:style w:type="paragraph" w:customStyle="1" w:styleId="DCC70841E2C24B96BD84026F37C0E25C">
    <w:name w:val="DCC70841E2C24B96BD84026F37C0E25C"/>
  </w:style>
  <w:style w:type="paragraph" w:customStyle="1" w:styleId="87BA6402F643491E8CACFC3F3705507D">
    <w:name w:val="87BA6402F643491E8CACFC3F3705507D"/>
  </w:style>
  <w:style w:type="paragraph" w:customStyle="1" w:styleId="D8A4FB27C6624E7DB78B74CCF70F1EDB">
    <w:name w:val="D8A4FB27C6624E7DB78B74CCF70F1EDB"/>
  </w:style>
  <w:style w:type="paragraph" w:customStyle="1" w:styleId="D3F1EC8327884911A35DF7D24A867F59">
    <w:name w:val="D3F1EC8327884911A35DF7D24A867F59"/>
  </w:style>
  <w:style w:type="paragraph" w:customStyle="1" w:styleId="041BE87796E84B95847FE22D16E61BBE">
    <w:name w:val="041BE87796E84B95847FE22D16E61BBE"/>
  </w:style>
  <w:style w:type="paragraph" w:customStyle="1" w:styleId="B72D170B680E404B8BE1F3F11BA6DDF2">
    <w:name w:val="B72D170B680E404B8BE1F3F11BA6DDF2"/>
  </w:style>
  <w:style w:type="paragraph" w:customStyle="1" w:styleId="0DC355C0D8184A4BA4071A6E503D013C">
    <w:name w:val="0DC355C0D8184A4BA4071A6E503D013C"/>
  </w:style>
  <w:style w:type="paragraph" w:customStyle="1" w:styleId="F11BD2D090A142DCB4895327D09D7977">
    <w:name w:val="F11BD2D090A142DCB4895327D09D7977"/>
  </w:style>
  <w:style w:type="paragraph" w:customStyle="1" w:styleId="9127CE9EC8054A5CBC3868F3C4C262A2">
    <w:name w:val="9127CE9EC8054A5CBC3868F3C4C262A2"/>
  </w:style>
  <w:style w:type="paragraph" w:customStyle="1" w:styleId="85975310172D4D71A4396DB9E1A64FD0">
    <w:name w:val="85975310172D4D71A4396DB9E1A64FD0"/>
  </w:style>
  <w:style w:type="paragraph" w:customStyle="1" w:styleId="474DD4D98B124F9BB061749A5E153115">
    <w:name w:val="474DD4D98B124F9BB061749A5E153115"/>
  </w:style>
  <w:style w:type="paragraph" w:customStyle="1" w:styleId="737041444E694EC2A3F3D0F59EAB26CC">
    <w:name w:val="737041444E694EC2A3F3D0F59EAB26CC"/>
  </w:style>
  <w:style w:type="paragraph" w:customStyle="1" w:styleId="439CEA87C9A54C629FA6B82FBB4878A1">
    <w:name w:val="439CEA87C9A54C629FA6B82FBB4878A1"/>
  </w:style>
  <w:style w:type="paragraph" w:customStyle="1" w:styleId="2CD85BAD2D0A4D7CB2BB7857719FF26C">
    <w:name w:val="2CD85BAD2D0A4D7CB2BB7857719FF26C"/>
  </w:style>
  <w:style w:type="paragraph" w:customStyle="1" w:styleId="5BB6206500F2458391E8B6D006D98E95">
    <w:name w:val="5BB6206500F2458391E8B6D006D98E95"/>
  </w:style>
  <w:style w:type="paragraph" w:customStyle="1" w:styleId="469D52E4A57C4ABC85CF360E88A44D7B">
    <w:name w:val="469D52E4A57C4ABC85CF360E88A44D7B"/>
  </w:style>
  <w:style w:type="paragraph" w:customStyle="1" w:styleId="C67C3317EC3F4465AE7C7812873164A9">
    <w:name w:val="C67C3317EC3F4465AE7C7812873164A9"/>
  </w:style>
  <w:style w:type="paragraph" w:customStyle="1" w:styleId="8B24316593DB4A368CFC0EE13205BED7">
    <w:name w:val="8B24316593DB4A368CFC0EE13205BED7"/>
  </w:style>
  <w:style w:type="paragraph" w:customStyle="1" w:styleId="05E1E9514F7B4B94B5338FDDAAB64562">
    <w:name w:val="05E1E9514F7B4B94B5338FDDAAB64562"/>
  </w:style>
  <w:style w:type="paragraph" w:customStyle="1" w:styleId="3DDC4C99F1FA473082C9957F06D2AD91">
    <w:name w:val="3DDC4C99F1FA473082C9957F06D2AD91"/>
  </w:style>
  <w:style w:type="paragraph" w:customStyle="1" w:styleId="3FD2955C62B442159D28032EA8DB576A">
    <w:name w:val="3FD2955C62B442159D28032EA8DB576A"/>
  </w:style>
  <w:style w:type="paragraph" w:customStyle="1" w:styleId="E2866FA9B9E84DF18FC7F245D80B9CB5">
    <w:name w:val="E2866FA9B9E84DF18FC7F245D80B9CB5"/>
  </w:style>
  <w:style w:type="paragraph" w:customStyle="1" w:styleId="315C22BE04F74FBAAA66EDD5E9B8699D">
    <w:name w:val="315C22BE04F74FBAAA66EDD5E9B8699D"/>
  </w:style>
  <w:style w:type="paragraph" w:customStyle="1" w:styleId="ED69D24C942349239A24CDB2117CA538">
    <w:name w:val="ED69D24C942349239A24CDB2117CA538"/>
  </w:style>
  <w:style w:type="paragraph" w:customStyle="1" w:styleId="3C5686A92B574DD594DB6A442A87FA8B">
    <w:name w:val="3C5686A92B574DD594DB6A442A87FA8B"/>
  </w:style>
  <w:style w:type="paragraph" w:customStyle="1" w:styleId="167EA14A30F2407C931F0F618C8BF075">
    <w:name w:val="167EA14A30F2407C931F0F618C8BF075"/>
  </w:style>
  <w:style w:type="paragraph" w:customStyle="1" w:styleId="3B9186E9B19C440A889387324B9593EA">
    <w:name w:val="3B9186E9B19C440A889387324B9593EA"/>
  </w:style>
  <w:style w:type="paragraph" w:customStyle="1" w:styleId="1D60A209D54C4CADB41096333CE7A7CB">
    <w:name w:val="1D60A209D54C4CADB41096333CE7A7CB"/>
  </w:style>
  <w:style w:type="paragraph" w:customStyle="1" w:styleId="FA7783FB253641008C9834F5C7ED6756">
    <w:name w:val="FA7783FB253641008C9834F5C7ED6756"/>
  </w:style>
  <w:style w:type="paragraph" w:customStyle="1" w:styleId="D324787262A24467BEADF1A814F54D9B">
    <w:name w:val="D324787262A24467BEADF1A814F54D9B"/>
  </w:style>
  <w:style w:type="paragraph" w:customStyle="1" w:styleId="3554CE8AC6DD4F9D9A5DD47BFDA95356">
    <w:name w:val="3554CE8AC6DD4F9D9A5DD47BFDA95356"/>
  </w:style>
  <w:style w:type="paragraph" w:customStyle="1" w:styleId="D6762550CF334F80A9879B7C3D5BA754">
    <w:name w:val="D6762550CF334F80A9879B7C3D5BA754"/>
  </w:style>
  <w:style w:type="paragraph" w:customStyle="1" w:styleId="122D1A80CF274757A4D4640F122E19A6">
    <w:name w:val="122D1A80CF274757A4D4640F122E19A6"/>
  </w:style>
  <w:style w:type="paragraph" w:customStyle="1" w:styleId="C7243CD4F7CB4F2DB403E177B23AC6FC">
    <w:name w:val="C7243CD4F7CB4F2DB403E177B23AC6FC"/>
  </w:style>
  <w:style w:type="paragraph" w:customStyle="1" w:styleId="AC389B2AF7FA442D8D8BD63DB6364996">
    <w:name w:val="AC389B2AF7FA442D8D8BD63DB6364996"/>
  </w:style>
  <w:style w:type="paragraph" w:customStyle="1" w:styleId="AEB1B6AA106A4EB5A4FCBFA452531FA4">
    <w:name w:val="AEB1B6AA106A4EB5A4FCBFA452531FA4"/>
  </w:style>
  <w:style w:type="paragraph" w:customStyle="1" w:styleId="C0D990315F604E4FAA7B59E7E26D8E57">
    <w:name w:val="C0D990315F604E4FAA7B59E7E26D8E57"/>
  </w:style>
  <w:style w:type="paragraph" w:customStyle="1" w:styleId="C8F8FB22272549999B67A11A30EA11A4">
    <w:name w:val="C8F8FB22272549999B67A11A30EA11A4"/>
  </w:style>
  <w:style w:type="paragraph" w:customStyle="1" w:styleId="9A3E1CA9D6F84C219087F0B29AFDDFB5">
    <w:name w:val="9A3E1CA9D6F84C219087F0B29AFDDFB5"/>
  </w:style>
  <w:style w:type="paragraph" w:customStyle="1" w:styleId="138C474CE2294309A4B6C65769694438">
    <w:name w:val="138C474CE2294309A4B6C65769694438"/>
  </w:style>
  <w:style w:type="paragraph" w:customStyle="1" w:styleId="20383778D7944BB6941D7E48331BEB33">
    <w:name w:val="20383778D7944BB6941D7E48331BEB33"/>
    <w:rsid w:val="00087F4A"/>
  </w:style>
  <w:style w:type="paragraph" w:customStyle="1" w:styleId="B34C50A622AF4FE5889331C72204AA4E">
    <w:name w:val="B34C50A622AF4FE5889331C72204AA4E"/>
    <w:rsid w:val="00087F4A"/>
  </w:style>
  <w:style w:type="paragraph" w:customStyle="1" w:styleId="AF1D2172D74C4201B65391452646D20E">
    <w:name w:val="AF1D2172D74C4201B65391452646D20E"/>
    <w:rsid w:val="00087F4A"/>
  </w:style>
  <w:style w:type="paragraph" w:customStyle="1" w:styleId="A79E33715F0E45B5A86EEBEC3A2A4EFE">
    <w:name w:val="A79E33715F0E45B5A86EEBEC3A2A4EFE"/>
    <w:rsid w:val="00087F4A"/>
  </w:style>
  <w:style w:type="paragraph" w:customStyle="1" w:styleId="2A1607F7D7E64A3C857848F46913CB3D">
    <w:name w:val="2A1607F7D7E64A3C857848F46913CB3D"/>
    <w:rsid w:val="00087F4A"/>
  </w:style>
  <w:style w:type="paragraph" w:customStyle="1" w:styleId="F271E69D65344AF1B764B23239E0DD13">
    <w:name w:val="F271E69D65344AF1B764B23239E0DD13"/>
    <w:rsid w:val="00087F4A"/>
  </w:style>
  <w:style w:type="paragraph" w:customStyle="1" w:styleId="11D5B838EA8E474C8D8A4097FA677AB9">
    <w:name w:val="11D5B838EA8E474C8D8A4097FA677AB9"/>
    <w:rsid w:val="00087F4A"/>
  </w:style>
  <w:style w:type="paragraph" w:customStyle="1" w:styleId="23AA560085834452AE754AA19751147E">
    <w:name w:val="23AA560085834452AE754AA19751147E"/>
    <w:rsid w:val="00087F4A"/>
  </w:style>
  <w:style w:type="paragraph" w:customStyle="1" w:styleId="C0EA5A10A170400BAE59798B2E17AFD1">
    <w:name w:val="C0EA5A10A170400BAE59798B2E17AFD1"/>
    <w:rsid w:val="00087F4A"/>
  </w:style>
  <w:style w:type="paragraph" w:customStyle="1" w:styleId="E806A2AB00114A9AB5FFED60BD5185D1">
    <w:name w:val="E806A2AB00114A9AB5FFED60BD5185D1"/>
    <w:rsid w:val="00087F4A"/>
  </w:style>
  <w:style w:type="paragraph" w:customStyle="1" w:styleId="AFFF29E2232148C0A793032FCC7FFE78">
    <w:name w:val="AFFF29E2232148C0A793032FCC7FFE78"/>
    <w:rsid w:val="00087F4A"/>
  </w:style>
  <w:style w:type="paragraph" w:customStyle="1" w:styleId="8905B472EB254FD299AD77EE1D3B70ED">
    <w:name w:val="8905B472EB254FD299AD77EE1D3B70ED"/>
    <w:rsid w:val="00087F4A"/>
  </w:style>
  <w:style w:type="paragraph" w:customStyle="1" w:styleId="F8E7F38C4DCB4E639E0D74350403CA8B">
    <w:name w:val="F8E7F38C4DCB4E639E0D74350403CA8B"/>
    <w:rsid w:val="00087F4A"/>
  </w:style>
  <w:style w:type="paragraph" w:customStyle="1" w:styleId="84BE91868C7748A7A9F2A8D942D455CE">
    <w:name w:val="84BE91868C7748A7A9F2A8D942D455CE"/>
    <w:rsid w:val="00087F4A"/>
  </w:style>
  <w:style w:type="paragraph" w:customStyle="1" w:styleId="73FBCE4E26074636AA0F35E604D7F50D">
    <w:name w:val="73FBCE4E26074636AA0F35E604D7F50D"/>
    <w:rsid w:val="00087F4A"/>
  </w:style>
  <w:style w:type="paragraph" w:customStyle="1" w:styleId="18DA3B4F00AB4D25BF4D8C76D32B62AF">
    <w:name w:val="18DA3B4F00AB4D25BF4D8C76D32B62AF"/>
    <w:rsid w:val="00087F4A"/>
  </w:style>
  <w:style w:type="paragraph" w:customStyle="1" w:styleId="00BA46B122FD49FBB4B46444C8C7E002">
    <w:name w:val="00BA46B122FD49FBB4B46444C8C7E002"/>
    <w:rsid w:val="00087F4A"/>
  </w:style>
  <w:style w:type="paragraph" w:customStyle="1" w:styleId="39AFEB521B874963AD01D78E8B7CAEB2">
    <w:name w:val="39AFEB521B874963AD01D78E8B7CAEB2"/>
    <w:rsid w:val="00087F4A"/>
  </w:style>
  <w:style w:type="paragraph" w:customStyle="1" w:styleId="6DBB86A6DFCE4516B51B1AFC6498A221">
    <w:name w:val="6DBB86A6DFCE4516B51B1AFC6498A221"/>
    <w:rsid w:val="00087F4A"/>
  </w:style>
  <w:style w:type="paragraph" w:customStyle="1" w:styleId="22F96CBD44FE4717AE55D3C4373ACAD9">
    <w:name w:val="22F96CBD44FE4717AE55D3C4373ACAD9"/>
    <w:rsid w:val="00087F4A"/>
  </w:style>
  <w:style w:type="paragraph" w:customStyle="1" w:styleId="0F5AE1428C59455BAB2F260EBABB370D">
    <w:name w:val="0F5AE1428C59455BAB2F260EBABB370D"/>
    <w:rsid w:val="00087F4A"/>
  </w:style>
  <w:style w:type="paragraph" w:customStyle="1" w:styleId="ECAB5D7445DC4F28B74F1AE94335D5A2">
    <w:name w:val="ECAB5D7445DC4F28B74F1AE94335D5A2"/>
    <w:rsid w:val="00087F4A"/>
  </w:style>
  <w:style w:type="paragraph" w:customStyle="1" w:styleId="2D0C7E7971A44AC7990FDD1758925293">
    <w:name w:val="2D0C7E7971A44AC7990FDD1758925293"/>
    <w:rsid w:val="00087F4A"/>
  </w:style>
  <w:style w:type="paragraph" w:customStyle="1" w:styleId="69C63855A7784715A00B18D8D1E0193C">
    <w:name w:val="69C63855A7784715A00B18D8D1E0193C"/>
    <w:rsid w:val="00087F4A"/>
  </w:style>
  <w:style w:type="paragraph" w:customStyle="1" w:styleId="B1999A45419C4BC9A103FB823A7EFE98">
    <w:name w:val="B1999A45419C4BC9A103FB823A7EFE98"/>
    <w:rsid w:val="00087F4A"/>
  </w:style>
  <w:style w:type="paragraph" w:customStyle="1" w:styleId="9835FB55D5DE40FCB02F4FAE45ED4E3A">
    <w:name w:val="9835FB55D5DE40FCB02F4FAE45ED4E3A"/>
    <w:rsid w:val="00087F4A"/>
  </w:style>
  <w:style w:type="paragraph" w:customStyle="1" w:styleId="5C058A025B304BD89416D5ABF5F14BC0">
    <w:name w:val="5C058A025B304BD89416D5ABF5F14BC0"/>
    <w:rsid w:val="00087F4A"/>
  </w:style>
  <w:style w:type="paragraph" w:customStyle="1" w:styleId="7AC2A44DF81F4B7A92F518D37FB272DE">
    <w:name w:val="7AC2A44DF81F4B7A92F518D37FB272DE"/>
    <w:rsid w:val="00087F4A"/>
  </w:style>
  <w:style w:type="paragraph" w:customStyle="1" w:styleId="9BA51B3C9E884727B474D4B270B6B788">
    <w:name w:val="9BA51B3C9E884727B474D4B270B6B788"/>
    <w:rsid w:val="00087F4A"/>
  </w:style>
  <w:style w:type="paragraph" w:customStyle="1" w:styleId="C9E6A74A98944F61B13BF162C65485BC">
    <w:name w:val="C9E6A74A98944F61B13BF162C65485BC"/>
    <w:rsid w:val="00087F4A"/>
  </w:style>
  <w:style w:type="paragraph" w:customStyle="1" w:styleId="D879B6DB540349D5B71DE2A9D5370BD1">
    <w:name w:val="D879B6DB540349D5B71DE2A9D5370BD1"/>
    <w:rsid w:val="00087F4A"/>
  </w:style>
  <w:style w:type="paragraph" w:customStyle="1" w:styleId="D0D31A35963D40C3ABC432FBEDDEEEC0">
    <w:name w:val="D0D31A35963D40C3ABC432FBEDDEEEC0"/>
    <w:rsid w:val="00087F4A"/>
  </w:style>
  <w:style w:type="paragraph" w:customStyle="1" w:styleId="13303542AF4149779219492E8A0D93DB">
    <w:name w:val="13303542AF4149779219492E8A0D93DB"/>
    <w:rsid w:val="00C03559"/>
  </w:style>
  <w:style w:type="paragraph" w:customStyle="1" w:styleId="7D8BFC7A544C4E6D8978E1C39B2DDF40">
    <w:name w:val="7D8BFC7A544C4E6D8978E1C39B2DDF40"/>
    <w:rsid w:val="00C03559"/>
  </w:style>
  <w:style w:type="paragraph" w:customStyle="1" w:styleId="2F9AC370ED2047C68990C4F88EF1A73A">
    <w:name w:val="2F9AC370ED2047C68990C4F88EF1A73A"/>
    <w:rsid w:val="00C03559"/>
  </w:style>
  <w:style w:type="paragraph" w:customStyle="1" w:styleId="1F0E88212F084CF38E7A247C2F0E8591">
    <w:name w:val="1F0E88212F084CF38E7A247C2F0E8591"/>
    <w:rsid w:val="00C03559"/>
  </w:style>
  <w:style w:type="paragraph" w:customStyle="1" w:styleId="788E2703AD5644D38B6DF599158ADF73">
    <w:name w:val="788E2703AD5644D38B6DF599158ADF73"/>
    <w:rsid w:val="00B471F9"/>
  </w:style>
  <w:style w:type="paragraph" w:customStyle="1" w:styleId="F31816FB602E4AB1BA24EAED9866B3F3">
    <w:name w:val="F31816FB602E4AB1BA24EAED9866B3F3"/>
    <w:rsid w:val="00B471F9"/>
  </w:style>
  <w:style w:type="paragraph" w:customStyle="1" w:styleId="7B92385640F5452A8582933C757C0C98">
    <w:name w:val="7B92385640F5452A8582933C757C0C98"/>
    <w:rsid w:val="00B471F9"/>
  </w:style>
  <w:style w:type="paragraph" w:customStyle="1" w:styleId="7D5EB068FEE242BF95A8EB28713F593F">
    <w:name w:val="7D5EB068FEE242BF95A8EB28713F593F"/>
    <w:rsid w:val="00B471F9"/>
  </w:style>
  <w:style w:type="paragraph" w:customStyle="1" w:styleId="DCF99F5CF5C4494B883ABB4E63D99F87">
    <w:name w:val="DCF99F5CF5C4494B883ABB4E63D99F87"/>
    <w:rsid w:val="00AA069C"/>
  </w:style>
  <w:style w:type="paragraph" w:customStyle="1" w:styleId="966C85952D854911A8EF6347C1B9C200">
    <w:name w:val="966C85952D854911A8EF6347C1B9C200"/>
    <w:rsid w:val="00AA069C"/>
  </w:style>
  <w:style w:type="paragraph" w:customStyle="1" w:styleId="BFE4FA6584CB41FE879EBED45CAF9A26">
    <w:name w:val="BFE4FA6584CB41FE879EBED45CAF9A26"/>
    <w:rsid w:val="00AA069C"/>
  </w:style>
  <w:style w:type="paragraph" w:customStyle="1" w:styleId="481CB20A1B7B47CA80730FEF9C4686AC">
    <w:name w:val="481CB20A1B7B47CA80730FEF9C4686AC"/>
    <w:rsid w:val="00AA069C"/>
  </w:style>
  <w:style w:type="paragraph" w:customStyle="1" w:styleId="EFC54E414E5C4AC1A40C632852F91D24">
    <w:name w:val="EFC54E414E5C4AC1A40C632852F91D24"/>
    <w:rsid w:val="007721F5"/>
  </w:style>
  <w:style w:type="paragraph" w:customStyle="1" w:styleId="AAA207B72F164FF495BF8C8612933A14">
    <w:name w:val="AAA207B72F164FF495BF8C8612933A14"/>
    <w:rsid w:val="007721F5"/>
  </w:style>
  <w:style w:type="paragraph" w:customStyle="1" w:styleId="0E3B38BF298C4D9290EA86EEA81E8911">
    <w:name w:val="0E3B38BF298C4D9290EA86EEA81E8911"/>
    <w:rsid w:val="007721F5"/>
  </w:style>
  <w:style w:type="paragraph" w:customStyle="1" w:styleId="5772CD406431430DB0CA65DE9D7B09E8">
    <w:name w:val="5772CD406431430DB0CA65DE9D7B09E8"/>
    <w:rsid w:val="007721F5"/>
  </w:style>
  <w:style w:type="paragraph" w:customStyle="1" w:styleId="ABDBB1241C364DCEB703D5EEAF07459E">
    <w:name w:val="ABDBB1241C364DCEB703D5EEAF07459E"/>
    <w:rsid w:val="004D5915"/>
  </w:style>
  <w:style w:type="paragraph" w:customStyle="1" w:styleId="3B91806BD76047A7AF71C0EF134CB9A0">
    <w:name w:val="3B91806BD76047A7AF71C0EF134CB9A0"/>
    <w:rsid w:val="004D5915"/>
  </w:style>
  <w:style w:type="paragraph" w:customStyle="1" w:styleId="C7502564A33D48BC952C9C4ECBBD7FB0">
    <w:name w:val="C7502564A33D48BC952C9C4ECBBD7FB0"/>
    <w:rsid w:val="004D5915"/>
  </w:style>
  <w:style w:type="paragraph" w:customStyle="1" w:styleId="A9F437CB8D4C44F8A4054083C875EB19">
    <w:name w:val="A9F437CB8D4C44F8A4054083C875EB19"/>
    <w:rsid w:val="004D591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36A648-BD8F-4B22-9CBC-440EC71536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Документация о закупке 223 (1491).dotx</Template>
  <TotalTime>40</TotalTime>
  <Pages>1</Pages>
  <Words>9517</Words>
  <Characters>54252</Characters>
  <Application>Microsoft Office Word</Application>
  <DocSecurity>0</DocSecurity>
  <Lines>452</Lines>
  <Paragraphs>127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63642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АП; ЭФ; ЭТП</cp:keywords>
  <dc:description/>
  <cp:lastModifiedBy>Sharymova Irina</cp:lastModifiedBy>
  <cp:revision>26</cp:revision>
  <cp:lastPrinted>2024-07-12T01:23:00Z</cp:lastPrinted>
  <dcterms:created xsi:type="dcterms:W3CDTF">2024-07-01T06:31:00Z</dcterms:created>
  <dcterms:modified xsi:type="dcterms:W3CDTF">2024-07-12T01:23:00Z</dcterms:modified>
  <cp:category>Шаблоны</cp:category>
</cp:coreProperties>
</file>